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493" w:rsidRPr="00BB1B65" w:rsidRDefault="002D4493" w:rsidP="00A87544">
      <w:pPr>
        <w:jc w:val="center"/>
        <w:rPr>
          <w:sz w:val="28"/>
          <w:szCs w:val="28"/>
        </w:rPr>
      </w:pPr>
      <w:r w:rsidRPr="00BB1B65">
        <w:rPr>
          <w:sz w:val="28"/>
          <w:szCs w:val="28"/>
        </w:rPr>
        <w:t>МИНОБРНАУКИ РОССИИ</w:t>
      </w:r>
    </w:p>
    <w:p w:rsidR="002D4493" w:rsidRPr="00BB1B65" w:rsidRDefault="002D449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4493" w:rsidRPr="00BB1B65" w:rsidRDefault="002D4493" w:rsidP="00A87544">
      <w:pPr>
        <w:jc w:val="center"/>
        <w:rPr>
          <w:b/>
          <w:sz w:val="28"/>
          <w:szCs w:val="28"/>
        </w:rPr>
      </w:pPr>
      <w:r w:rsidRPr="00BB1B65">
        <w:rPr>
          <w:b/>
          <w:sz w:val="28"/>
          <w:szCs w:val="28"/>
        </w:rPr>
        <w:t>«Гжельский государственный университет»</w:t>
      </w:r>
    </w:p>
    <w:p w:rsidR="002D4493" w:rsidRPr="00BB1B65" w:rsidRDefault="002D4493" w:rsidP="00A87544">
      <w:pPr>
        <w:jc w:val="center"/>
        <w:rPr>
          <w:sz w:val="28"/>
          <w:szCs w:val="28"/>
        </w:rPr>
      </w:pPr>
      <w:r w:rsidRPr="00BB1B65">
        <w:rPr>
          <w:sz w:val="28"/>
          <w:szCs w:val="28"/>
        </w:rPr>
        <w:t>(ГГУ)</w:t>
      </w:r>
    </w:p>
    <w:p w:rsidR="002D4493" w:rsidRPr="003F1764" w:rsidRDefault="002D4493" w:rsidP="00A87544">
      <w:pPr>
        <w:rPr>
          <w:sz w:val="28"/>
          <w:szCs w:val="28"/>
        </w:rPr>
      </w:pPr>
    </w:p>
    <w:p w:rsidR="002D4493" w:rsidRPr="00BB1B65" w:rsidRDefault="002D4493" w:rsidP="00A87544">
      <w:pPr>
        <w:pStyle w:val="Style15"/>
        <w:tabs>
          <w:tab w:val="left" w:leader="underscore" w:pos="9760"/>
        </w:tabs>
        <w:spacing w:line="360" w:lineRule="auto"/>
        <w:rPr>
          <w:rStyle w:val="FontStyle53"/>
          <w:bCs/>
          <w:sz w:val="28"/>
          <w:szCs w:val="28"/>
        </w:rPr>
      </w:pPr>
    </w:p>
    <w:p w:rsidR="002D4493" w:rsidRPr="00BB1B65" w:rsidRDefault="002D4493" w:rsidP="00A87544">
      <w:pPr>
        <w:pStyle w:val="Style15"/>
        <w:tabs>
          <w:tab w:val="left" w:leader="underscore" w:pos="9760"/>
        </w:tabs>
        <w:spacing w:line="360" w:lineRule="auto"/>
        <w:rPr>
          <w:rStyle w:val="FontStyle53"/>
          <w:bCs/>
          <w:sz w:val="28"/>
          <w:szCs w:val="28"/>
        </w:rPr>
      </w:pPr>
    </w:p>
    <w:p w:rsidR="002D4493" w:rsidRPr="00BB1B65" w:rsidRDefault="002D4493" w:rsidP="00A87544">
      <w:pPr>
        <w:pStyle w:val="Style15"/>
        <w:tabs>
          <w:tab w:val="left" w:leader="underscore" w:pos="9760"/>
        </w:tabs>
        <w:spacing w:line="360" w:lineRule="auto"/>
        <w:rPr>
          <w:rStyle w:val="FontStyle53"/>
          <w:bCs/>
          <w:sz w:val="28"/>
          <w:szCs w:val="28"/>
        </w:rPr>
      </w:pPr>
    </w:p>
    <w:p w:rsidR="002D4493" w:rsidRPr="00BB1B65" w:rsidRDefault="002D449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D4493" w:rsidRPr="00BB1B65" w:rsidRDefault="002D4493" w:rsidP="00A87544">
      <w:pPr>
        <w:tabs>
          <w:tab w:val="left" w:pos="680"/>
          <w:tab w:val="left" w:pos="851"/>
          <w:tab w:val="left" w:pos="6240"/>
        </w:tabs>
        <w:rPr>
          <w:noProof/>
          <w:sz w:val="28"/>
          <w:szCs w:val="28"/>
        </w:rPr>
      </w:pPr>
      <w:r w:rsidRPr="00BB1B65">
        <w:rPr>
          <w:noProof/>
          <w:sz w:val="28"/>
          <w:szCs w:val="28"/>
        </w:rPr>
        <w:tab/>
      </w:r>
    </w:p>
    <w:p w:rsidR="002D4493" w:rsidRPr="00BB1B65" w:rsidRDefault="002D4493" w:rsidP="00A87544">
      <w:pPr>
        <w:tabs>
          <w:tab w:val="left" w:pos="680"/>
          <w:tab w:val="left" w:pos="851"/>
          <w:tab w:val="left" w:pos="6240"/>
        </w:tabs>
        <w:rPr>
          <w:noProof/>
          <w:sz w:val="28"/>
          <w:szCs w:val="28"/>
        </w:rPr>
      </w:pPr>
    </w:p>
    <w:p w:rsidR="002D4493" w:rsidRPr="00BB1B65" w:rsidRDefault="002D4493" w:rsidP="00A87544">
      <w:pPr>
        <w:tabs>
          <w:tab w:val="left" w:pos="680"/>
          <w:tab w:val="left" w:pos="851"/>
          <w:tab w:val="left" w:pos="6240"/>
        </w:tabs>
        <w:rPr>
          <w:sz w:val="28"/>
          <w:szCs w:val="28"/>
        </w:rPr>
      </w:pPr>
    </w:p>
    <w:p w:rsidR="002D4493" w:rsidRPr="00BB1B65" w:rsidRDefault="002D4493" w:rsidP="00A87544">
      <w:pPr>
        <w:pStyle w:val="Style11"/>
        <w:widowControl/>
        <w:rPr>
          <w:bCs/>
          <w:sz w:val="28"/>
          <w:szCs w:val="28"/>
          <w:u w:val="single"/>
        </w:rPr>
      </w:pPr>
      <w:r w:rsidRPr="00BB1B65">
        <w:rPr>
          <w:bCs/>
          <w:sz w:val="28"/>
          <w:szCs w:val="28"/>
          <w:u w:val="single"/>
        </w:rPr>
        <w:t>Рабочая программа дисциплины</w:t>
      </w:r>
    </w:p>
    <w:p w:rsidR="002D4493" w:rsidRPr="00BB1B65" w:rsidRDefault="002D4493" w:rsidP="00A87544">
      <w:pPr>
        <w:tabs>
          <w:tab w:val="left" w:pos="680"/>
          <w:tab w:val="left" w:pos="851"/>
        </w:tabs>
        <w:jc w:val="center"/>
        <w:rPr>
          <w:sz w:val="28"/>
          <w:szCs w:val="28"/>
        </w:rPr>
      </w:pPr>
    </w:p>
    <w:p w:rsidR="002D4493" w:rsidRPr="00BB1B65" w:rsidRDefault="002D4493"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2D4493" w:rsidRPr="00BB1B65" w:rsidRDefault="002D4493" w:rsidP="00057CBB">
      <w:pPr>
        <w:pStyle w:val="Style12"/>
        <w:spacing w:line="240" w:lineRule="auto"/>
        <w:rPr>
          <w:rStyle w:val="FontStyle60"/>
          <w:sz w:val="28"/>
          <w:szCs w:val="28"/>
          <w:vertAlign w:val="superscript"/>
        </w:rPr>
      </w:pPr>
    </w:p>
    <w:p w:rsidR="002D4493" w:rsidRPr="00BB1B65" w:rsidRDefault="002D4493" w:rsidP="00A87544">
      <w:pPr>
        <w:pStyle w:val="Style12"/>
        <w:spacing w:line="240" w:lineRule="auto"/>
        <w:ind w:firstLine="720"/>
        <w:jc w:val="center"/>
        <w:rPr>
          <w:rStyle w:val="FontStyle60"/>
          <w:sz w:val="28"/>
          <w:szCs w:val="28"/>
          <w:vertAlign w:val="superscript"/>
        </w:rPr>
      </w:pPr>
    </w:p>
    <w:tbl>
      <w:tblPr>
        <w:tblW w:w="9498" w:type="dxa"/>
        <w:tblInd w:w="426" w:type="dxa"/>
        <w:tblLook w:val="00A0"/>
      </w:tblPr>
      <w:tblGrid>
        <w:gridCol w:w="3646"/>
        <w:gridCol w:w="5852"/>
      </w:tblGrid>
      <w:tr w:rsidR="002D4493" w:rsidRPr="00BB1B65" w:rsidTr="00E312DA">
        <w:trPr>
          <w:trHeight w:val="409"/>
        </w:trPr>
        <w:tc>
          <w:tcPr>
            <w:tcW w:w="3646" w:type="dxa"/>
          </w:tcPr>
          <w:p w:rsidR="002D4493" w:rsidRPr="00BB1B65" w:rsidRDefault="002D4493"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D4493" w:rsidRPr="00BB1B65" w:rsidRDefault="002D4493" w:rsidP="00E312DA">
            <w:pPr>
              <w:rPr>
                <w:rStyle w:val="FontStyle53"/>
                <w:b w:val="0"/>
                <w:color w:val="000000"/>
                <w:sz w:val="28"/>
                <w:szCs w:val="28"/>
              </w:rPr>
            </w:pPr>
            <w:r w:rsidRPr="003F466C">
              <w:rPr>
                <w:sz w:val="28"/>
                <w:szCs w:val="28"/>
              </w:rPr>
              <w:t>38.03.02 Менеджмент</w:t>
            </w:r>
            <w:r w:rsidRPr="003F466C">
              <w:rPr>
                <w:sz w:val="28"/>
                <w:szCs w:val="28"/>
              </w:rPr>
              <w:tab/>
            </w:r>
            <w:r w:rsidRPr="003F466C">
              <w:rPr>
                <w:sz w:val="28"/>
                <w:szCs w:val="28"/>
              </w:rPr>
              <w:tab/>
            </w:r>
            <w:r w:rsidRPr="003F466C">
              <w:rPr>
                <w:sz w:val="28"/>
                <w:szCs w:val="28"/>
              </w:rPr>
              <w:tab/>
            </w:r>
            <w:r w:rsidRPr="003F466C">
              <w:rPr>
                <w:sz w:val="28"/>
                <w:szCs w:val="28"/>
              </w:rPr>
              <w:tab/>
            </w:r>
            <w:r w:rsidRPr="00402F83">
              <w:rPr>
                <w:sz w:val="28"/>
                <w:szCs w:val="28"/>
              </w:rPr>
              <w:tab/>
            </w:r>
            <w:r w:rsidRPr="00402F83">
              <w:rPr>
                <w:sz w:val="28"/>
                <w:szCs w:val="28"/>
              </w:rPr>
              <w:tab/>
            </w:r>
            <w:r w:rsidRPr="00402F83">
              <w:rPr>
                <w:sz w:val="28"/>
                <w:szCs w:val="28"/>
              </w:rPr>
              <w:tab/>
            </w:r>
          </w:p>
        </w:tc>
      </w:tr>
      <w:tr w:rsidR="002D4493" w:rsidRPr="00BB1B65" w:rsidTr="00E312DA">
        <w:trPr>
          <w:trHeight w:val="402"/>
        </w:trPr>
        <w:tc>
          <w:tcPr>
            <w:tcW w:w="3646" w:type="dxa"/>
          </w:tcPr>
          <w:p w:rsidR="002D4493" w:rsidRPr="00BB1B65" w:rsidRDefault="002D4493"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D4493" w:rsidRPr="00BB1B65" w:rsidRDefault="002D4493" w:rsidP="003F466C">
            <w:pPr>
              <w:jc w:val="both"/>
              <w:rPr>
                <w:rStyle w:val="FontStyle53"/>
                <w:b w:val="0"/>
                <w:sz w:val="28"/>
                <w:szCs w:val="28"/>
              </w:rPr>
            </w:pPr>
            <w:r w:rsidRPr="003F466C">
              <w:rPr>
                <w:rStyle w:val="FontStyle53"/>
                <w:b w:val="0"/>
                <w:sz w:val="28"/>
                <w:szCs w:val="28"/>
              </w:rPr>
              <w:t xml:space="preserve">Организационно-управленческая деятельность в сфере предпринимательства </w:t>
            </w:r>
            <w:r w:rsidRPr="003F466C">
              <w:rPr>
                <w:rStyle w:val="FontStyle53"/>
                <w:b w:val="0"/>
                <w:sz w:val="28"/>
                <w:szCs w:val="28"/>
              </w:rPr>
              <w:tab/>
            </w:r>
            <w:r w:rsidRPr="003F466C">
              <w:rPr>
                <w:rStyle w:val="FontStyle53"/>
                <w:b w:val="0"/>
                <w:sz w:val="28"/>
                <w:szCs w:val="28"/>
              </w:rPr>
              <w:tab/>
            </w:r>
            <w:r w:rsidRPr="003F466C">
              <w:rPr>
                <w:rStyle w:val="FontStyle53"/>
                <w:b w:val="0"/>
                <w:sz w:val="28"/>
                <w:szCs w:val="28"/>
              </w:rPr>
              <w:tab/>
            </w:r>
            <w:r w:rsidRPr="003F466C">
              <w:rPr>
                <w:rStyle w:val="FontStyle53"/>
                <w:b w:val="0"/>
                <w:sz w:val="28"/>
                <w:szCs w:val="28"/>
              </w:rPr>
              <w:tab/>
            </w:r>
            <w:r w:rsidRPr="003F466C">
              <w:rPr>
                <w:rStyle w:val="FontStyle53"/>
                <w:b w:val="0"/>
                <w:sz w:val="28"/>
                <w:szCs w:val="28"/>
              </w:rPr>
              <w:tab/>
            </w:r>
            <w:r w:rsidRPr="003F466C">
              <w:rPr>
                <w:rStyle w:val="FontStyle53"/>
                <w:b w:val="0"/>
                <w:sz w:val="28"/>
                <w:szCs w:val="28"/>
              </w:rPr>
              <w:tab/>
            </w:r>
            <w:r w:rsidRPr="003F466C">
              <w:rPr>
                <w:rStyle w:val="FontStyle53"/>
                <w:b w:val="0"/>
                <w:sz w:val="28"/>
                <w:szCs w:val="28"/>
              </w:rPr>
              <w:tab/>
            </w:r>
          </w:p>
        </w:tc>
      </w:tr>
      <w:tr w:rsidR="002D4493" w:rsidRPr="00BB1B65" w:rsidTr="00E312DA">
        <w:tc>
          <w:tcPr>
            <w:tcW w:w="3646" w:type="dxa"/>
          </w:tcPr>
          <w:p w:rsidR="002D4493" w:rsidRPr="00BB1B65" w:rsidRDefault="002D4493"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D4493" w:rsidRPr="00BB1B65" w:rsidRDefault="002D4493" w:rsidP="00E312DA">
            <w:pPr>
              <w:pStyle w:val="Style15"/>
              <w:tabs>
                <w:tab w:val="left" w:leader="underscore" w:pos="9768"/>
              </w:tabs>
              <w:jc w:val="center"/>
              <w:rPr>
                <w:rStyle w:val="FontStyle53"/>
                <w:b w:val="0"/>
                <w:bCs/>
                <w:sz w:val="28"/>
                <w:szCs w:val="28"/>
              </w:rPr>
            </w:pPr>
          </w:p>
        </w:tc>
      </w:tr>
      <w:tr w:rsidR="002D4493" w:rsidRPr="00BB1B65" w:rsidTr="00E312DA">
        <w:tc>
          <w:tcPr>
            <w:tcW w:w="3646" w:type="dxa"/>
          </w:tcPr>
          <w:p w:rsidR="002D4493" w:rsidRPr="00BB1B65" w:rsidRDefault="002D4493" w:rsidP="00E312DA">
            <w:pPr>
              <w:pStyle w:val="Style15"/>
              <w:tabs>
                <w:tab w:val="left" w:leader="underscore" w:pos="9768"/>
              </w:tabs>
              <w:jc w:val="left"/>
              <w:rPr>
                <w:rStyle w:val="FontStyle53"/>
                <w:b w:val="0"/>
                <w:bCs/>
                <w:i/>
                <w:sz w:val="28"/>
                <w:szCs w:val="28"/>
              </w:rPr>
            </w:pPr>
          </w:p>
          <w:p w:rsidR="002D4493" w:rsidRPr="00BB1B65" w:rsidRDefault="002D4493" w:rsidP="00E312DA">
            <w:pPr>
              <w:pStyle w:val="Style15"/>
              <w:tabs>
                <w:tab w:val="left" w:leader="underscore" w:pos="9768"/>
              </w:tabs>
              <w:jc w:val="left"/>
              <w:rPr>
                <w:rStyle w:val="FontStyle53"/>
                <w:b w:val="0"/>
                <w:bCs/>
                <w:i/>
                <w:sz w:val="28"/>
                <w:szCs w:val="28"/>
              </w:rPr>
            </w:pPr>
          </w:p>
          <w:p w:rsidR="002D4493" w:rsidRPr="00BB1B65" w:rsidRDefault="002D4493"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D4493" w:rsidRPr="00BB1B65" w:rsidRDefault="002D4493" w:rsidP="00E312DA">
            <w:pPr>
              <w:pStyle w:val="Style15"/>
              <w:tabs>
                <w:tab w:val="left" w:leader="underscore" w:pos="9768"/>
              </w:tabs>
              <w:rPr>
                <w:rStyle w:val="FontStyle53"/>
                <w:b w:val="0"/>
                <w:bCs/>
                <w:sz w:val="28"/>
                <w:szCs w:val="28"/>
              </w:rPr>
            </w:pPr>
          </w:p>
          <w:p w:rsidR="002D4493" w:rsidRPr="00BB1B65" w:rsidRDefault="002D4493" w:rsidP="00E312DA">
            <w:pPr>
              <w:pStyle w:val="Style15"/>
              <w:tabs>
                <w:tab w:val="left" w:leader="underscore" w:pos="9768"/>
              </w:tabs>
              <w:rPr>
                <w:rStyle w:val="FontStyle53"/>
                <w:b w:val="0"/>
                <w:bCs/>
                <w:sz w:val="28"/>
                <w:szCs w:val="28"/>
              </w:rPr>
            </w:pPr>
          </w:p>
          <w:p w:rsidR="002D4493" w:rsidRPr="00BB1B65" w:rsidRDefault="002D4493"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D4493" w:rsidRPr="00BB1B65" w:rsidRDefault="002D4493" w:rsidP="00E312DA">
      <w:pPr>
        <w:pStyle w:val="Style15"/>
        <w:tabs>
          <w:tab w:val="left" w:leader="underscore" w:pos="9768"/>
        </w:tabs>
        <w:jc w:val="center"/>
        <w:rPr>
          <w:rStyle w:val="FontStyle53"/>
          <w:bCs/>
          <w:sz w:val="28"/>
          <w:szCs w:val="28"/>
        </w:rPr>
      </w:pPr>
    </w:p>
    <w:p w:rsidR="002D4493" w:rsidRPr="00BB1B65" w:rsidRDefault="002D4493" w:rsidP="00A87544">
      <w:pPr>
        <w:pStyle w:val="Style15"/>
        <w:tabs>
          <w:tab w:val="left" w:leader="underscore" w:pos="9768"/>
        </w:tabs>
        <w:jc w:val="center"/>
        <w:rPr>
          <w:rStyle w:val="FontStyle53"/>
          <w:bCs/>
          <w:sz w:val="28"/>
          <w:szCs w:val="28"/>
        </w:rPr>
      </w:pPr>
    </w:p>
    <w:p w:rsidR="002D4493" w:rsidRPr="00BB1B65" w:rsidRDefault="002D4493" w:rsidP="00A87544">
      <w:pPr>
        <w:pStyle w:val="Style15"/>
        <w:tabs>
          <w:tab w:val="left" w:leader="underscore" w:pos="9768"/>
        </w:tabs>
        <w:jc w:val="center"/>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Default="002D4493" w:rsidP="00A87544">
      <w:pPr>
        <w:pStyle w:val="Style15"/>
        <w:tabs>
          <w:tab w:val="left" w:leader="underscore" w:pos="9768"/>
        </w:tabs>
        <w:rPr>
          <w:rStyle w:val="FontStyle53"/>
          <w:bCs/>
          <w:sz w:val="28"/>
          <w:szCs w:val="28"/>
        </w:rPr>
      </w:pPr>
    </w:p>
    <w:p w:rsidR="002D4493" w:rsidRPr="00BB1B65" w:rsidRDefault="002D449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4493" w:rsidRPr="00780A53" w:rsidRDefault="002D4493"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2D4493" w:rsidRPr="00DC11F5" w:rsidRDefault="002D4493" w:rsidP="00A64DC8">
      <w:pPr>
        <w:tabs>
          <w:tab w:val="left" w:pos="680"/>
          <w:tab w:val="left" w:pos="851"/>
        </w:tabs>
        <w:jc w:val="both"/>
        <w:rPr>
          <w:b/>
        </w:rPr>
      </w:pPr>
      <w:r w:rsidRPr="00DC11F5">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84250">
        <w:t>38.03.02 Менеджмент</w:t>
      </w:r>
      <w:r w:rsidRPr="00DC11F5">
        <w:t>.</w:t>
      </w:r>
    </w:p>
    <w:p w:rsidR="002D4493" w:rsidRDefault="002D449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D4493" w:rsidRDefault="002D4493" w:rsidP="00EA374B">
      <w:pPr>
        <w:pStyle w:val="Style15"/>
        <w:tabs>
          <w:tab w:val="left" w:leader="underscore" w:pos="9856"/>
        </w:tabs>
      </w:pPr>
      <w:r>
        <w:t>Практическая подготовка реализуется на основе:</w:t>
      </w:r>
    </w:p>
    <w:p w:rsidR="002D4493" w:rsidRPr="00EA374B" w:rsidRDefault="002D4493" w:rsidP="00EA374B">
      <w:pPr>
        <w:autoSpaceDE w:val="0"/>
        <w:autoSpaceDN w:val="0"/>
        <w:adjustRightInd w:val="0"/>
        <w:jc w:val="both"/>
        <w:rPr>
          <w:i/>
        </w:rPr>
      </w:pPr>
      <w:r>
        <w:t xml:space="preserve">- профессионального стандарта [код </w:t>
      </w:r>
      <w:r w:rsidRPr="00DC25F4">
        <w:t>07.00</w:t>
      </w:r>
      <w:r>
        <w:t>7 «</w:t>
      </w:r>
      <w:r w:rsidRPr="008B4B59">
        <w:t>Специалист по процессному управлению</w:t>
      </w:r>
      <w:r>
        <w:t xml:space="preserve">». Обобщенная трудовая функция: </w:t>
      </w:r>
      <w:r w:rsidRPr="00EA374B">
        <w:rPr>
          <w:rStyle w:val="Emphasis"/>
          <w:i w:val="0"/>
          <w:iCs/>
        </w:rPr>
        <w:t xml:space="preserve">Проектирование и внедрение кросс-функциональных процессов организации или административных регламентов организации </w:t>
      </w:r>
      <w:r w:rsidRPr="00EA374B">
        <w:rPr>
          <w:lang w:val="en-US"/>
        </w:rPr>
        <w:t>B</w:t>
      </w:r>
      <w:r w:rsidRPr="00EA374B">
        <w:t>/6];</w:t>
      </w:r>
    </w:p>
    <w:p w:rsidR="002D4493" w:rsidRPr="00DC11F5" w:rsidRDefault="002D4493" w:rsidP="00A8754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D4493" w:rsidRPr="00DC11F5" w:rsidRDefault="002D4493" w:rsidP="00A87544">
      <w:pPr>
        <w:ind w:firstLine="709"/>
        <w:jc w:val="both"/>
      </w:pPr>
    </w:p>
    <w:p w:rsidR="002D4493" w:rsidRPr="005C66B3" w:rsidRDefault="002D4493" w:rsidP="0073125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2D4493" w:rsidRPr="00DC11F5" w:rsidRDefault="002D4493" w:rsidP="0073125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4493" w:rsidRPr="00DC11F5" w:rsidRDefault="002D4493" w:rsidP="00A87544">
      <w:pPr>
        <w:ind w:firstLine="709"/>
        <w:jc w:val="both"/>
      </w:pPr>
    </w:p>
    <w:p w:rsidR="002D4493" w:rsidRPr="00DC11F5" w:rsidRDefault="002D4493" w:rsidP="00A87544">
      <w:pPr>
        <w:ind w:firstLine="709"/>
        <w:jc w:val="both"/>
      </w:pPr>
    </w:p>
    <w:p w:rsidR="002D4493" w:rsidRPr="00DC11F5" w:rsidRDefault="002D4493" w:rsidP="00A87544">
      <w:pPr>
        <w:ind w:firstLine="709"/>
        <w:jc w:val="both"/>
      </w:pPr>
    </w:p>
    <w:p w:rsidR="002D4493" w:rsidRPr="00DC11F5" w:rsidRDefault="002D4493" w:rsidP="00A87544">
      <w:pPr>
        <w:jc w:val="both"/>
      </w:pPr>
    </w:p>
    <w:p w:rsidR="002D4493" w:rsidRPr="00DC11F5" w:rsidRDefault="002D4493" w:rsidP="00A87544"/>
    <w:p w:rsidR="002D4493" w:rsidRPr="00DC11F5" w:rsidRDefault="002D4493" w:rsidP="00A87544"/>
    <w:p w:rsidR="002D4493" w:rsidRPr="00DC11F5" w:rsidRDefault="002D4493" w:rsidP="00D00133">
      <w:pPr>
        <w:autoSpaceDE w:val="0"/>
        <w:autoSpaceDN w:val="0"/>
        <w:adjustRightInd w:val="0"/>
        <w:jc w:val="center"/>
      </w:pPr>
    </w:p>
    <w:p w:rsidR="002D4493" w:rsidRPr="00DC11F5" w:rsidRDefault="002D4493" w:rsidP="00D00133">
      <w:pPr>
        <w:autoSpaceDE w:val="0"/>
        <w:autoSpaceDN w:val="0"/>
        <w:adjustRightInd w:val="0"/>
        <w:jc w:val="center"/>
      </w:pPr>
    </w:p>
    <w:p w:rsidR="002D4493" w:rsidRPr="00DC11F5" w:rsidRDefault="002D4493" w:rsidP="00D00133">
      <w:pPr>
        <w:autoSpaceDE w:val="0"/>
        <w:autoSpaceDN w:val="0"/>
        <w:adjustRightInd w:val="0"/>
        <w:jc w:val="center"/>
      </w:pPr>
    </w:p>
    <w:p w:rsidR="002D4493" w:rsidRPr="00DC11F5" w:rsidRDefault="002D4493" w:rsidP="00D00133">
      <w:pPr>
        <w:autoSpaceDE w:val="0"/>
        <w:autoSpaceDN w:val="0"/>
        <w:adjustRightInd w:val="0"/>
        <w:ind w:firstLine="709"/>
        <w:jc w:val="both"/>
      </w:pPr>
    </w:p>
    <w:p w:rsidR="002D4493" w:rsidRPr="00DC11F5" w:rsidRDefault="002D4493" w:rsidP="00D00133">
      <w:pPr>
        <w:autoSpaceDE w:val="0"/>
        <w:autoSpaceDN w:val="0"/>
        <w:adjustRightInd w:val="0"/>
        <w:ind w:firstLine="709"/>
        <w:jc w:val="both"/>
      </w:pPr>
    </w:p>
    <w:p w:rsidR="002D4493" w:rsidRPr="00DC11F5" w:rsidRDefault="002D4493" w:rsidP="00D00133">
      <w:pPr>
        <w:autoSpaceDE w:val="0"/>
        <w:autoSpaceDN w:val="0"/>
        <w:adjustRightInd w:val="0"/>
        <w:jc w:val="both"/>
      </w:pPr>
    </w:p>
    <w:p w:rsidR="002D4493" w:rsidRPr="00DC11F5" w:rsidRDefault="002D4493" w:rsidP="00D00133">
      <w:pPr>
        <w:autoSpaceDE w:val="0"/>
        <w:autoSpaceDN w:val="0"/>
        <w:adjustRightInd w:val="0"/>
      </w:pPr>
    </w:p>
    <w:p w:rsidR="002D4493" w:rsidRPr="00DC11F5" w:rsidRDefault="002D4493" w:rsidP="00D00133">
      <w:pPr>
        <w:autoSpaceDE w:val="0"/>
        <w:autoSpaceDN w:val="0"/>
        <w:adjustRightInd w:val="0"/>
      </w:pPr>
    </w:p>
    <w:p w:rsidR="002D4493" w:rsidRPr="00DC11F5" w:rsidRDefault="002D4493" w:rsidP="00D00133">
      <w:pPr>
        <w:autoSpaceDE w:val="0"/>
        <w:autoSpaceDN w:val="0"/>
        <w:adjustRightInd w:val="0"/>
      </w:pPr>
    </w:p>
    <w:p w:rsidR="002D4493" w:rsidRPr="00DC11F5" w:rsidRDefault="002D4493" w:rsidP="00D00133">
      <w:pPr>
        <w:autoSpaceDE w:val="0"/>
        <w:autoSpaceDN w:val="0"/>
        <w:adjustRightInd w:val="0"/>
      </w:pPr>
    </w:p>
    <w:p w:rsidR="002D4493" w:rsidRPr="00DC11F5"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D00133">
      <w:pPr>
        <w:autoSpaceDE w:val="0"/>
        <w:autoSpaceDN w:val="0"/>
        <w:adjustRightInd w:val="0"/>
      </w:pPr>
    </w:p>
    <w:p w:rsidR="002D4493" w:rsidRDefault="002D4493"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66"/>
        <w:gridCol w:w="3788"/>
        <w:gridCol w:w="4111"/>
      </w:tblGrid>
      <w:tr w:rsidR="002D4493" w:rsidRPr="00313F15" w:rsidTr="00731252">
        <w:tc>
          <w:tcPr>
            <w:tcW w:w="2166" w:type="dxa"/>
          </w:tcPr>
          <w:p w:rsidR="002D4493" w:rsidRPr="00313F15" w:rsidRDefault="002D4493" w:rsidP="001615E8">
            <w:pPr>
              <w:jc w:val="center"/>
              <w:rPr>
                <w:b/>
              </w:rPr>
            </w:pPr>
            <w:r w:rsidRPr="00313F15">
              <w:rPr>
                <w:b/>
              </w:rPr>
              <w:t>Компетенция</w:t>
            </w:r>
          </w:p>
        </w:tc>
        <w:tc>
          <w:tcPr>
            <w:tcW w:w="3788" w:type="dxa"/>
          </w:tcPr>
          <w:p w:rsidR="002D4493" w:rsidRPr="00313F15" w:rsidRDefault="002D4493" w:rsidP="001615E8">
            <w:pPr>
              <w:jc w:val="center"/>
              <w:rPr>
                <w:b/>
              </w:rPr>
            </w:pPr>
            <w:r w:rsidRPr="00313F15">
              <w:rPr>
                <w:b/>
              </w:rPr>
              <w:t>Индикаторы достижения компетенций</w:t>
            </w:r>
          </w:p>
        </w:tc>
        <w:tc>
          <w:tcPr>
            <w:tcW w:w="4111" w:type="dxa"/>
          </w:tcPr>
          <w:p w:rsidR="002D4493" w:rsidRPr="00313F15" w:rsidRDefault="002D4493" w:rsidP="001615E8">
            <w:pPr>
              <w:jc w:val="center"/>
              <w:rPr>
                <w:b/>
              </w:rPr>
            </w:pPr>
            <w:r w:rsidRPr="00313F15">
              <w:rPr>
                <w:b/>
              </w:rPr>
              <w:t>Планируемые результаты обучения по дисциплине</w:t>
            </w:r>
          </w:p>
        </w:tc>
      </w:tr>
      <w:tr w:rsidR="002D4493" w:rsidRPr="00313F15"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313F15" w:rsidRDefault="002D4493" w:rsidP="00C559E7">
            <w:pPr>
              <w:pStyle w:val="TableParagraph"/>
              <w:spacing w:line="246" w:lineRule="exact"/>
              <w:rPr>
                <w:sz w:val="24"/>
                <w:szCs w:val="24"/>
              </w:rPr>
            </w:pPr>
            <w:r w:rsidRPr="00313F15">
              <w:rPr>
                <w:sz w:val="24"/>
                <w:szCs w:val="24"/>
              </w:rPr>
              <w:t>УК-2</w:t>
            </w:r>
          </w:p>
          <w:p w:rsidR="002D4493" w:rsidRPr="00313F15" w:rsidRDefault="002D4493" w:rsidP="00C559E7">
            <w:r w:rsidRPr="00313F15">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иограничений</w:t>
            </w:r>
          </w:p>
        </w:tc>
        <w:tc>
          <w:tcPr>
            <w:tcW w:w="3788" w:type="dxa"/>
            <w:tcBorders>
              <w:top w:val="single" w:sz="4" w:space="0" w:color="000000"/>
              <w:left w:val="single" w:sz="4" w:space="0" w:color="000000"/>
              <w:bottom w:val="single" w:sz="4" w:space="0" w:color="000000"/>
              <w:right w:val="single" w:sz="4" w:space="0" w:color="000000"/>
            </w:tcBorders>
          </w:tcPr>
          <w:p w:rsidR="002D4493" w:rsidRDefault="002D4493" w:rsidP="00C559E7">
            <w:pPr>
              <w:pStyle w:val="TableParagraph"/>
              <w:jc w:val="both"/>
              <w:rPr>
                <w:sz w:val="24"/>
                <w:szCs w:val="24"/>
              </w:rPr>
            </w:pPr>
            <w:r w:rsidRPr="00313F15">
              <w:rPr>
                <w:sz w:val="24"/>
                <w:szCs w:val="24"/>
              </w:rPr>
              <w:t xml:space="preserve">УК-2.1. </w:t>
            </w:r>
          </w:p>
          <w:p w:rsidR="002D4493" w:rsidRPr="00313F15" w:rsidRDefault="002D4493" w:rsidP="00C559E7">
            <w:pPr>
              <w:pStyle w:val="TableParagraph"/>
              <w:jc w:val="both"/>
              <w:rPr>
                <w:sz w:val="24"/>
                <w:szCs w:val="24"/>
              </w:rPr>
            </w:pPr>
            <w:r w:rsidRPr="00313F15">
              <w:rPr>
                <w:sz w:val="24"/>
                <w:szCs w:val="24"/>
              </w:rPr>
              <w:t>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2D4493" w:rsidRDefault="002D4493" w:rsidP="00C559E7">
            <w:pPr>
              <w:pStyle w:val="TableParagraph"/>
              <w:jc w:val="both"/>
              <w:rPr>
                <w:sz w:val="24"/>
                <w:szCs w:val="24"/>
              </w:rPr>
            </w:pPr>
            <w:r w:rsidRPr="00313F15">
              <w:rPr>
                <w:sz w:val="24"/>
                <w:szCs w:val="24"/>
              </w:rPr>
              <w:t xml:space="preserve">УК-2.2. </w:t>
            </w:r>
          </w:p>
          <w:p w:rsidR="002D4493" w:rsidRPr="00313F15" w:rsidRDefault="002D4493" w:rsidP="00C559E7">
            <w:pPr>
              <w:pStyle w:val="TableParagraph"/>
              <w:jc w:val="both"/>
              <w:rPr>
                <w:sz w:val="24"/>
                <w:szCs w:val="24"/>
              </w:rPr>
            </w:pPr>
            <w:r w:rsidRPr="00313F15">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2D4493" w:rsidRDefault="002D4493" w:rsidP="00C559E7">
            <w:pPr>
              <w:autoSpaceDE w:val="0"/>
              <w:autoSpaceDN w:val="0"/>
              <w:adjustRightInd w:val="0"/>
              <w:jc w:val="both"/>
            </w:pPr>
            <w:r w:rsidRPr="00313F15">
              <w:t xml:space="preserve">УК-2.3. </w:t>
            </w:r>
          </w:p>
          <w:p w:rsidR="002D4493" w:rsidRPr="00313F15" w:rsidRDefault="002D4493" w:rsidP="00C559E7">
            <w:pPr>
              <w:autoSpaceDE w:val="0"/>
              <w:autoSpaceDN w:val="0"/>
              <w:adjustRightInd w:val="0"/>
              <w:jc w:val="both"/>
              <w:rPr>
                <w:lang w:eastAsia="en-US"/>
              </w:rPr>
            </w:pPr>
            <w:r w:rsidRPr="00313F15">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D4493" w:rsidRPr="00313F15" w:rsidRDefault="002D4493" w:rsidP="00BB1059">
            <w:pPr>
              <w:jc w:val="both"/>
            </w:pPr>
            <w:r w:rsidRPr="00313F15">
              <w:t xml:space="preserve">Знать: </w:t>
            </w:r>
          </w:p>
          <w:p w:rsidR="002D4493" w:rsidRPr="00313F15" w:rsidRDefault="002D4493" w:rsidP="00510FD2">
            <w:pPr>
              <w:jc w:val="both"/>
            </w:pPr>
            <w:r w:rsidRPr="00313F15">
              <w:t xml:space="preserve">- характеристики и классификации проектов, методы определения целей, результатов проекта, показателейих достижения; </w:t>
            </w:r>
          </w:p>
          <w:p w:rsidR="002D4493" w:rsidRPr="00313F15" w:rsidRDefault="002D4493" w:rsidP="00510FD2">
            <w:pPr>
              <w:jc w:val="both"/>
            </w:pPr>
            <w:r w:rsidRPr="00313F15">
              <w:t>- понятие этапов жизненного цикла проекта и их характеристику;</w:t>
            </w:r>
          </w:p>
          <w:p w:rsidR="002D4493" w:rsidRPr="00313F15" w:rsidRDefault="002D4493" w:rsidP="00510FD2">
            <w:pPr>
              <w:jc w:val="both"/>
            </w:pPr>
            <w:r w:rsidRPr="00313F15">
              <w:t>- принципы оценки потребностей в</w:t>
            </w:r>
          </w:p>
          <w:p w:rsidR="002D4493" w:rsidRPr="00313F15" w:rsidRDefault="002D4493" w:rsidP="00510FD2">
            <w:pPr>
              <w:jc w:val="both"/>
            </w:pPr>
            <w:r w:rsidRPr="00313F15">
              <w:t>ресурсах и их группировки по видам</w:t>
            </w:r>
            <w:r w:rsidRPr="00313F15">
              <w:rPr>
                <w:spacing w:val="-6"/>
              </w:rPr>
              <w:t>;</w:t>
            </w:r>
          </w:p>
          <w:p w:rsidR="002D4493" w:rsidRPr="00313F15" w:rsidRDefault="002D4493" w:rsidP="00BB1059">
            <w:pPr>
              <w:tabs>
                <w:tab w:val="left" w:pos="851"/>
              </w:tabs>
              <w:jc w:val="both"/>
            </w:pPr>
            <w:r w:rsidRPr="00313F15">
              <w:t xml:space="preserve">Уметь: </w:t>
            </w:r>
          </w:p>
          <w:p w:rsidR="002D4493" w:rsidRPr="00313F15" w:rsidRDefault="002D4493" w:rsidP="00510FD2">
            <w:pPr>
              <w:tabs>
                <w:tab w:val="left" w:pos="851"/>
              </w:tabs>
              <w:jc w:val="both"/>
            </w:pPr>
            <w:r w:rsidRPr="00313F15">
              <w:t>- устанавливать масштаб целей по этапам жизненного цикла проекта; анализировать сравнительнуюэффективность проектов;</w:t>
            </w:r>
          </w:p>
          <w:p w:rsidR="002D4493" w:rsidRPr="00313F15" w:rsidRDefault="002D4493" w:rsidP="00510FD2">
            <w:pPr>
              <w:tabs>
                <w:tab w:val="left" w:pos="851"/>
              </w:tabs>
              <w:jc w:val="both"/>
            </w:pPr>
            <w:r w:rsidRPr="00313F15">
              <w:t>- осуществлять выбор способов получения желаемых результатов из альтернативных вариантов;</w:t>
            </w:r>
          </w:p>
          <w:p w:rsidR="002D4493" w:rsidRPr="00313F15" w:rsidRDefault="002D4493" w:rsidP="00510FD2">
            <w:pPr>
              <w:tabs>
                <w:tab w:val="left" w:pos="851"/>
              </w:tabs>
              <w:jc w:val="both"/>
            </w:pPr>
            <w:r w:rsidRPr="00313F15">
              <w:t>- определять содержание работ проекта, проводить анализ осуществимости, объема работ, ресурсов;</w:t>
            </w:r>
          </w:p>
          <w:p w:rsidR="002D4493" w:rsidRPr="00313F15" w:rsidRDefault="002D4493" w:rsidP="00BB1059">
            <w:pPr>
              <w:tabs>
                <w:tab w:val="left" w:pos="851"/>
              </w:tabs>
              <w:jc w:val="both"/>
            </w:pPr>
            <w:r w:rsidRPr="00313F15">
              <w:t xml:space="preserve">Владеть: </w:t>
            </w:r>
          </w:p>
          <w:p w:rsidR="002D4493" w:rsidRPr="00313F15" w:rsidRDefault="002D4493" w:rsidP="00737833">
            <w:pPr>
              <w:tabs>
                <w:tab w:val="left" w:pos="851"/>
              </w:tabs>
              <w:jc w:val="both"/>
            </w:pPr>
            <w:r w:rsidRPr="00313F15">
              <w:t xml:space="preserve"> - навыками анализа внешней и внутренней среды реализуемого проекта, декомпозиции цели,</w:t>
            </w:r>
          </w:p>
          <w:p w:rsidR="002D4493" w:rsidRPr="00313F15" w:rsidRDefault="002D4493" w:rsidP="00737833">
            <w:pPr>
              <w:tabs>
                <w:tab w:val="left" w:pos="851"/>
              </w:tabs>
              <w:jc w:val="both"/>
            </w:pPr>
            <w:r w:rsidRPr="00313F15">
              <w:t>определения направлений и методов эффективного решения задач проекта;</w:t>
            </w:r>
          </w:p>
          <w:p w:rsidR="002D4493" w:rsidRPr="00313F15" w:rsidRDefault="002D4493" w:rsidP="00737833">
            <w:pPr>
              <w:tabs>
                <w:tab w:val="left" w:pos="851"/>
              </w:tabs>
              <w:jc w:val="both"/>
            </w:pPr>
            <w:r w:rsidRPr="00313F15">
              <w:t>- методами оценки принципиальной</w:t>
            </w:r>
          </w:p>
          <w:p w:rsidR="002D4493" w:rsidRPr="00313F15" w:rsidRDefault="002D4493" w:rsidP="00926B6C">
            <w:pPr>
              <w:tabs>
                <w:tab w:val="left" w:pos="851"/>
              </w:tabs>
              <w:jc w:val="both"/>
            </w:pPr>
            <w:r w:rsidRPr="00313F15">
              <w:t>реализуемости проекта с учетом основных ограничений технического, экологического, социального, финансовогои другого характера.</w:t>
            </w:r>
          </w:p>
        </w:tc>
      </w:tr>
      <w:tr w:rsidR="002D4493" w:rsidRPr="00313F15"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313F15" w:rsidRDefault="002D4493" w:rsidP="00C559E7">
            <w:pPr>
              <w:pStyle w:val="TableParagraph"/>
              <w:spacing w:line="246" w:lineRule="exact"/>
              <w:rPr>
                <w:sz w:val="24"/>
                <w:szCs w:val="24"/>
              </w:rPr>
            </w:pPr>
            <w:r w:rsidRPr="00313F15">
              <w:rPr>
                <w:sz w:val="24"/>
                <w:szCs w:val="24"/>
              </w:rPr>
              <w:t>УК-3</w:t>
            </w:r>
          </w:p>
          <w:p w:rsidR="002D4493" w:rsidRPr="00313F15" w:rsidRDefault="002D4493" w:rsidP="00C559E7">
            <w:pPr>
              <w:pStyle w:val="TableParagraph"/>
              <w:spacing w:line="246" w:lineRule="exact"/>
              <w:rPr>
                <w:sz w:val="24"/>
                <w:szCs w:val="24"/>
              </w:rPr>
            </w:pPr>
            <w:r w:rsidRPr="00313F15">
              <w:rPr>
                <w:sz w:val="24"/>
                <w:szCs w:val="24"/>
              </w:rPr>
              <w:t>Способен осуществлять социальное взаимодействие и реализовывать свою роль в команде</w:t>
            </w:r>
          </w:p>
        </w:tc>
        <w:tc>
          <w:tcPr>
            <w:tcW w:w="3788" w:type="dxa"/>
            <w:tcBorders>
              <w:top w:val="single" w:sz="4" w:space="0" w:color="000000"/>
              <w:left w:val="single" w:sz="4" w:space="0" w:color="000000"/>
              <w:bottom w:val="single" w:sz="4" w:space="0" w:color="000000"/>
              <w:right w:val="single" w:sz="4" w:space="0" w:color="000000"/>
            </w:tcBorders>
          </w:tcPr>
          <w:p w:rsidR="002D4493" w:rsidRDefault="002D4493" w:rsidP="00C559E7">
            <w:pPr>
              <w:pStyle w:val="TableParagraph"/>
              <w:tabs>
                <w:tab w:val="left" w:pos="3545"/>
                <w:tab w:val="left" w:pos="3912"/>
                <w:tab w:val="left" w:pos="5488"/>
              </w:tabs>
              <w:jc w:val="both"/>
              <w:rPr>
                <w:sz w:val="24"/>
                <w:szCs w:val="24"/>
              </w:rPr>
            </w:pPr>
            <w:r w:rsidRPr="00313F15">
              <w:rPr>
                <w:sz w:val="24"/>
                <w:szCs w:val="24"/>
              </w:rPr>
              <w:t xml:space="preserve">УК-3.1. </w:t>
            </w:r>
          </w:p>
          <w:p w:rsidR="002D4493" w:rsidRPr="00313F15" w:rsidRDefault="002D4493" w:rsidP="00C559E7">
            <w:pPr>
              <w:pStyle w:val="TableParagraph"/>
              <w:tabs>
                <w:tab w:val="left" w:pos="3545"/>
                <w:tab w:val="left" w:pos="3912"/>
                <w:tab w:val="left" w:pos="5488"/>
              </w:tabs>
              <w:jc w:val="both"/>
              <w:rPr>
                <w:sz w:val="24"/>
                <w:szCs w:val="24"/>
              </w:rPr>
            </w:pPr>
            <w:r w:rsidRPr="00313F15">
              <w:rPr>
                <w:sz w:val="24"/>
                <w:szCs w:val="24"/>
              </w:rPr>
              <w:t xml:space="preserve">Знает основные приемы и нормы социального взаимодействия </w:t>
            </w:r>
          </w:p>
          <w:p w:rsidR="002D4493" w:rsidRDefault="002D4493" w:rsidP="00C559E7">
            <w:pPr>
              <w:pStyle w:val="TableParagraph"/>
              <w:tabs>
                <w:tab w:val="left" w:pos="3545"/>
                <w:tab w:val="left" w:pos="3912"/>
                <w:tab w:val="left" w:pos="5488"/>
              </w:tabs>
              <w:jc w:val="both"/>
              <w:rPr>
                <w:sz w:val="24"/>
                <w:szCs w:val="24"/>
              </w:rPr>
            </w:pPr>
            <w:r w:rsidRPr="00313F15">
              <w:rPr>
                <w:sz w:val="24"/>
                <w:szCs w:val="24"/>
              </w:rPr>
              <w:t xml:space="preserve">УК-3.2. </w:t>
            </w:r>
          </w:p>
          <w:p w:rsidR="002D4493" w:rsidRPr="00313F15" w:rsidRDefault="002D4493" w:rsidP="00C559E7">
            <w:pPr>
              <w:pStyle w:val="TableParagraph"/>
              <w:tabs>
                <w:tab w:val="left" w:pos="3545"/>
                <w:tab w:val="left" w:pos="3912"/>
                <w:tab w:val="left" w:pos="5488"/>
              </w:tabs>
              <w:jc w:val="both"/>
              <w:rPr>
                <w:sz w:val="24"/>
                <w:szCs w:val="24"/>
              </w:rPr>
            </w:pPr>
            <w:r w:rsidRPr="00313F15">
              <w:rPr>
                <w:sz w:val="24"/>
                <w:szCs w:val="24"/>
              </w:rPr>
              <w:t xml:space="preserve">Умеет устанавливать и поддерживать </w:t>
            </w:r>
            <w:r w:rsidRPr="00313F15">
              <w:rPr>
                <w:spacing w:val="-1"/>
                <w:sz w:val="24"/>
                <w:szCs w:val="24"/>
              </w:rPr>
              <w:t xml:space="preserve">взаимодействие, </w:t>
            </w:r>
            <w:r w:rsidRPr="00313F15">
              <w:rPr>
                <w:sz w:val="24"/>
                <w:szCs w:val="24"/>
              </w:rPr>
              <w:t>обеспечивающее успешную работу вколлективе</w:t>
            </w:r>
          </w:p>
          <w:p w:rsidR="002D4493" w:rsidRDefault="002D4493" w:rsidP="00C559E7">
            <w:pPr>
              <w:pStyle w:val="TableParagraph"/>
              <w:jc w:val="both"/>
              <w:rPr>
                <w:sz w:val="24"/>
                <w:szCs w:val="24"/>
              </w:rPr>
            </w:pPr>
            <w:r w:rsidRPr="00313F15">
              <w:rPr>
                <w:sz w:val="24"/>
                <w:szCs w:val="24"/>
              </w:rPr>
              <w:t>УК-3.3.</w:t>
            </w:r>
            <w:r w:rsidRPr="00313F15">
              <w:rPr>
                <w:sz w:val="24"/>
                <w:szCs w:val="24"/>
              </w:rPr>
              <w:tab/>
            </w:r>
          </w:p>
          <w:p w:rsidR="002D4493" w:rsidRPr="00313F15" w:rsidRDefault="002D4493" w:rsidP="00731252">
            <w:pPr>
              <w:pStyle w:val="TableParagraph"/>
              <w:jc w:val="both"/>
              <w:rPr>
                <w:sz w:val="24"/>
                <w:szCs w:val="24"/>
              </w:rPr>
            </w:pPr>
            <w:r w:rsidRPr="00313F15">
              <w:rPr>
                <w:sz w:val="24"/>
                <w:szCs w:val="24"/>
              </w:rPr>
              <w:t>Владеет навыкамисоциального взаимодействия</w:t>
            </w:r>
            <w:r w:rsidRPr="00313F15">
              <w:rPr>
                <w:spacing w:val="-18"/>
                <w:sz w:val="24"/>
                <w:szCs w:val="24"/>
              </w:rPr>
              <w:t>в п</w:t>
            </w:r>
            <w:r w:rsidRPr="00313F15">
              <w:rPr>
                <w:sz w:val="24"/>
                <w:szCs w:val="24"/>
              </w:rPr>
              <w:t>рофессиональнойдеятельности</w:t>
            </w:r>
          </w:p>
        </w:tc>
        <w:tc>
          <w:tcPr>
            <w:tcW w:w="4111" w:type="dxa"/>
          </w:tcPr>
          <w:p w:rsidR="002D4493" w:rsidRPr="00313F15" w:rsidRDefault="002D4493" w:rsidP="00B84DE2">
            <w:pPr>
              <w:autoSpaceDE w:val="0"/>
              <w:autoSpaceDN w:val="0"/>
              <w:adjustRightInd w:val="0"/>
              <w:jc w:val="both"/>
              <w:rPr>
                <w:bCs/>
              </w:rPr>
            </w:pPr>
            <w:r w:rsidRPr="00313F15">
              <w:rPr>
                <w:bCs/>
              </w:rPr>
              <w:t>Знать:</w:t>
            </w:r>
          </w:p>
          <w:p w:rsidR="002D4493" w:rsidRPr="00313F15" w:rsidRDefault="002D4493" w:rsidP="00310164">
            <w:pPr>
              <w:autoSpaceDE w:val="0"/>
              <w:autoSpaceDN w:val="0"/>
              <w:adjustRightInd w:val="0"/>
              <w:jc w:val="both"/>
              <w:rPr>
                <w:bCs/>
              </w:rPr>
            </w:pPr>
            <w:r w:rsidRPr="00313F15">
              <w:rPr>
                <w:bCs/>
              </w:rPr>
              <w:t>- методы тайм-менеджмента, командообразования, условия освоения новых ролей и функций в команде проекта на основе</w:t>
            </w:r>
          </w:p>
          <w:p w:rsidR="002D4493" w:rsidRPr="00313F15" w:rsidRDefault="002D4493" w:rsidP="00310164">
            <w:pPr>
              <w:autoSpaceDE w:val="0"/>
              <w:autoSpaceDN w:val="0"/>
              <w:adjustRightInd w:val="0"/>
              <w:jc w:val="both"/>
              <w:rPr>
                <w:bCs/>
              </w:rPr>
            </w:pPr>
            <w:r w:rsidRPr="00313F15">
              <w:rPr>
                <w:bCs/>
              </w:rPr>
              <w:t xml:space="preserve">саморазвития; </w:t>
            </w:r>
          </w:p>
          <w:p w:rsidR="002D4493" w:rsidRPr="00313F15" w:rsidRDefault="002D4493" w:rsidP="00310164">
            <w:pPr>
              <w:autoSpaceDE w:val="0"/>
              <w:autoSpaceDN w:val="0"/>
              <w:adjustRightInd w:val="0"/>
              <w:jc w:val="both"/>
              <w:rPr>
                <w:bCs/>
              </w:rPr>
            </w:pPr>
            <w:r w:rsidRPr="00313F15">
              <w:rPr>
                <w:bCs/>
              </w:rPr>
              <w:t xml:space="preserve">- особенности мотивации, в том числе в проектной деятельности; </w:t>
            </w:r>
          </w:p>
          <w:p w:rsidR="002D4493" w:rsidRPr="00313F15" w:rsidRDefault="002D4493" w:rsidP="00310164">
            <w:pPr>
              <w:autoSpaceDE w:val="0"/>
              <w:autoSpaceDN w:val="0"/>
              <w:adjustRightInd w:val="0"/>
              <w:jc w:val="both"/>
              <w:rPr>
                <w:bCs/>
              </w:rPr>
            </w:pPr>
            <w:r w:rsidRPr="00313F15">
              <w:rPr>
                <w:bCs/>
              </w:rPr>
              <w:t>- сущность проектной деятельности</w:t>
            </w:r>
          </w:p>
          <w:p w:rsidR="002D4493" w:rsidRPr="00313F15" w:rsidRDefault="002D4493" w:rsidP="00310164">
            <w:pPr>
              <w:autoSpaceDE w:val="0"/>
              <w:autoSpaceDN w:val="0"/>
              <w:adjustRightInd w:val="0"/>
              <w:jc w:val="both"/>
              <w:rPr>
                <w:bCs/>
              </w:rPr>
            </w:pPr>
            <w:r w:rsidRPr="00313F15">
              <w:rPr>
                <w:bCs/>
              </w:rPr>
              <w:t xml:space="preserve">в рамках собственного развития и образования; </w:t>
            </w:r>
          </w:p>
          <w:p w:rsidR="002D4493" w:rsidRPr="00313F15" w:rsidRDefault="002D4493" w:rsidP="00310164">
            <w:pPr>
              <w:autoSpaceDE w:val="0"/>
              <w:autoSpaceDN w:val="0"/>
              <w:adjustRightInd w:val="0"/>
              <w:jc w:val="both"/>
              <w:rPr>
                <w:bCs/>
              </w:rPr>
            </w:pPr>
            <w:r w:rsidRPr="00313F15">
              <w:rPr>
                <w:bCs/>
              </w:rPr>
              <w:t>- методы соотнесения результатов проекта и первоначальных вложений</w:t>
            </w:r>
          </w:p>
          <w:p w:rsidR="002D4493" w:rsidRPr="00313F15" w:rsidRDefault="002D4493" w:rsidP="00310164">
            <w:pPr>
              <w:autoSpaceDE w:val="0"/>
              <w:autoSpaceDN w:val="0"/>
              <w:adjustRightInd w:val="0"/>
              <w:jc w:val="both"/>
              <w:rPr>
                <w:bCs/>
              </w:rPr>
            </w:pPr>
            <w:r w:rsidRPr="00313F15">
              <w:rPr>
                <w:bCs/>
              </w:rPr>
              <w:t>Уметь:</w:t>
            </w:r>
          </w:p>
          <w:p w:rsidR="002D4493" w:rsidRPr="00313F15" w:rsidRDefault="002D4493" w:rsidP="00D02D33">
            <w:pPr>
              <w:autoSpaceDE w:val="0"/>
              <w:autoSpaceDN w:val="0"/>
              <w:adjustRightInd w:val="0"/>
              <w:jc w:val="both"/>
              <w:rPr>
                <w:bCs/>
              </w:rPr>
            </w:pPr>
            <w:r w:rsidRPr="00313F15">
              <w:rPr>
                <w:bCs/>
              </w:rPr>
              <w:t>- разрабатывать и использовать сетевой график, диаграмму предшествования, метод критического пути;</w:t>
            </w:r>
          </w:p>
          <w:p w:rsidR="002D4493" w:rsidRPr="00313F15" w:rsidRDefault="002D4493" w:rsidP="00D02D33">
            <w:pPr>
              <w:autoSpaceDE w:val="0"/>
              <w:autoSpaceDN w:val="0"/>
              <w:adjustRightInd w:val="0"/>
              <w:jc w:val="both"/>
              <w:rPr>
                <w:bCs/>
              </w:rPr>
            </w:pPr>
            <w:r w:rsidRPr="00313F15">
              <w:rPr>
                <w:bCs/>
              </w:rPr>
              <w:t>- оптимизировать календарь работ, сокращать повторяющиеся операции, формировать резерв времени, в том</w:t>
            </w:r>
          </w:p>
          <w:p w:rsidR="002D4493" w:rsidRPr="00313F15" w:rsidRDefault="002D4493" w:rsidP="00D02D33">
            <w:pPr>
              <w:autoSpaceDE w:val="0"/>
              <w:autoSpaceDN w:val="0"/>
              <w:adjustRightInd w:val="0"/>
              <w:jc w:val="both"/>
              <w:rPr>
                <w:bCs/>
              </w:rPr>
            </w:pPr>
            <w:r w:rsidRPr="00313F15">
              <w:rPr>
                <w:bCs/>
              </w:rPr>
              <w:t>числе для актуализации знаний;</w:t>
            </w:r>
          </w:p>
          <w:p w:rsidR="002D4493" w:rsidRPr="00313F15" w:rsidRDefault="002D4493" w:rsidP="00D02D33">
            <w:pPr>
              <w:autoSpaceDE w:val="0"/>
              <w:autoSpaceDN w:val="0"/>
              <w:adjustRightInd w:val="0"/>
              <w:jc w:val="both"/>
              <w:rPr>
                <w:bCs/>
              </w:rPr>
            </w:pPr>
            <w:r w:rsidRPr="00313F15">
              <w:rPr>
                <w:bCs/>
              </w:rPr>
              <w:t>- находить зависимости между уровнем образования и набором выполняемых</w:t>
            </w:r>
          </w:p>
          <w:p w:rsidR="002D4493" w:rsidRPr="00313F15" w:rsidRDefault="002D4493" w:rsidP="00D02D33">
            <w:pPr>
              <w:autoSpaceDE w:val="0"/>
              <w:autoSpaceDN w:val="0"/>
              <w:adjustRightInd w:val="0"/>
              <w:jc w:val="both"/>
              <w:rPr>
                <w:bCs/>
              </w:rPr>
            </w:pPr>
            <w:r w:rsidRPr="00313F15">
              <w:rPr>
                <w:bCs/>
              </w:rPr>
              <w:t xml:space="preserve">функций; </w:t>
            </w:r>
          </w:p>
          <w:p w:rsidR="002D4493" w:rsidRPr="00313F15" w:rsidRDefault="002D4493" w:rsidP="00D02D33">
            <w:pPr>
              <w:autoSpaceDE w:val="0"/>
              <w:autoSpaceDN w:val="0"/>
              <w:adjustRightInd w:val="0"/>
              <w:jc w:val="both"/>
              <w:rPr>
                <w:bCs/>
              </w:rPr>
            </w:pPr>
            <w:r w:rsidRPr="00313F15">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D4493" w:rsidRPr="00313F15" w:rsidRDefault="002D4493" w:rsidP="00D02D33">
            <w:pPr>
              <w:autoSpaceDE w:val="0"/>
              <w:autoSpaceDN w:val="0"/>
              <w:adjustRightInd w:val="0"/>
              <w:jc w:val="both"/>
              <w:rPr>
                <w:bCs/>
              </w:rPr>
            </w:pPr>
            <w:r w:rsidRPr="00313F15">
              <w:rPr>
                <w:bCs/>
              </w:rPr>
              <w:t>- применять резерв времени как средство собственного развития и</w:t>
            </w:r>
          </w:p>
          <w:p w:rsidR="002D4493" w:rsidRPr="00313F15" w:rsidRDefault="002D4493" w:rsidP="00D02D33">
            <w:pPr>
              <w:autoSpaceDE w:val="0"/>
              <w:autoSpaceDN w:val="0"/>
              <w:adjustRightInd w:val="0"/>
              <w:jc w:val="both"/>
              <w:rPr>
                <w:bCs/>
              </w:rPr>
            </w:pPr>
            <w:r w:rsidRPr="00313F15">
              <w:rPr>
                <w:bCs/>
              </w:rPr>
              <w:t>повышения квалификации</w:t>
            </w:r>
          </w:p>
          <w:p w:rsidR="002D4493" w:rsidRPr="00313F15" w:rsidRDefault="002D4493" w:rsidP="00D02D33">
            <w:pPr>
              <w:autoSpaceDE w:val="0"/>
              <w:autoSpaceDN w:val="0"/>
              <w:adjustRightInd w:val="0"/>
              <w:jc w:val="both"/>
              <w:rPr>
                <w:bCs/>
              </w:rPr>
            </w:pPr>
            <w:r w:rsidRPr="00313F15">
              <w:rPr>
                <w:bCs/>
              </w:rPr>
              <w:t>Владеть:</w:t>
            </w:r>
          </w:p>
          <w:p w:rsidR="002D4493" w:rsidRPr="00313F15" w:rsidRDefault="002D4493" w:rsidP="00B26F69">
            <w:pPr>
              <w:autoSpaceDE w:val="0"/>
              <w:autoSpaceDN w:val="0"/>
              <w:adjustRightInd w:val="0"/>
              <w:jc w:val="both"/>
              <w:rPr>
                <w:bCs/>
              </w:rPr>
            </w:pPr>
            <w:r w:rsidRPr="00313F15">
              <w:rPr>
                <w:bCs/>
              </w:rPr>
              <w:t>- навыками планирования, целеполагания, оценки и анализа временных ресурсов, разработки личной системы тайм-менеджмента;</w:t>
            </w:r>
          </w:p>
          <w:p w:rsidR="002D4493" w:rsidRPr="00313F15" w:rsidRDefault="002D4493" w:rsidP="00B26F69">
            <w:pPr>
              <w:autoSpaceDE w:val="0"/>
              <w:autoSpaceDN w:val="0"/>
              <w:adjustRightInd w:val="0"/>
              <w:jc w:val="both"/>
              <w:rPr>
                <w:bCs/>
              </w:rPr>
            </w:pPr>
            <w:r w:rsidRPr="00313F15">
              <w:rPr>
                <w:bCs/>
              </w:rPr>
              <w:t>- навыками самостоятельного выполнения работ в рамках коллективной деятельности;</w:t>
            </w:r>
          </w:p>
          <w:p w:rsidR="002D4493" w:rsidRPr="00313F15" w:rsidRDefault="002D4493" w:rsidP="00B26F69">
            <w:pPr>
              <w:autoSpaceDE w:val="0"/>
              <w:autoSpaceDN w:val="0"/>
              <w:adjustRightInd w:val="0"/>
              <w:jc w:val="both"/>
              <w:rPr>
                <w:bCs/>
              </w:rPr>
            </w:pPr>
            <w:r w:rsidRPr="00313F15">
              <w:rPr>
                <w:bCs/>
              </w:rPr>
              <w:t>- навыками профессионального и личностного саморазвитие в ходе реализации проекта;</w:t>
            </w:r>
          </w:p>
          <w:p w:rsidR="002D4493" w:rsidRPr="00313F15" w:rsidRDefault="002D4493" w:rsidP="00B26F69">
            <w:pPr>
              <w:autoSpaceDE w:val="0"/>
              <w:autoSpaceDN w:val="0"/>
              <w:adjustRightInd w:val="0"/>
              <w:jc w:val="both"/>
              <w:rPr>
                <w:bCs/>
              </w:rPr>
            </w:pPr>
            <w:r w:rsidRPr="00313F15">
              <w:rPr>
                <w:bCs/>
              </w:rPr>
              <w:t>- навыками выстраивания дальнейших образовательных маршрутов и профессиональной карьеры</w:t>
            </w:r>
          </w:p>
        </w:tc>
      </w:tr>
      <w:tr w:rsidR="002D4493" w:rsidRPr="00313F15" w:rsidTr="00731252">
        <w:trPr>
          <w:trHeight w:val="416"/>
        </w:trPr>
        <w:tc>
          <w:tcPr>
            <w:tcW w:w="2166" w:type="dxa"/>
            <w:tcBorders>
              <w:top w:val="single" w:sz="4" w:space="0" w:color="000000"/>
              <w:left w:val="single" w:sz="4" w:space="0" w:color="000000"/>
              <w:bottom w:val="single" w:sz="4" w:space="0" w:color="000000"/>
              <w:right w:val="single" w:sz="4" w:space="0" w:color="000000"/>
            </w:tcBorders>
          </w:tcPr>
          <w:p w:rsidR="002D4493" w:rsidRPr="00313F15" w:rsidRDefault="002D4493" w:rsidP="00731252">
            <w:pPr>
              <w:pStyle w:val="TableParagraph"/>
              <w:spacing w:line="246" w:lineRule="exact"/>
              <w:rPr>
                <w:sz w:val="24"/>
                <w:szCs w:val="24"/>
              </w:rPr>
            </w:pPr>
            <w:r w:rsidRPr="00313F15">
              <w:rPr>
                <w:sz w:val="24"/>
                <w:szCs w:val="24"/>
              </w:rPr>
              <w:t>УК-4</w:t>
            </w:r>
          </w:p>
          <w:p w:rsidR="002D4493" w:rsidRPr="00313F15" w:rsidRDefault="002D4493" w:rsidP="004214F1">
            <w:pPr>
              <w:pStyle w:val="TableParagraph"/>
              <w:spacing w:line="246" w:lineRule="exact"/>
              <w:rPr>
                <w:sz w:val="24"/>
                <w:szCs w:val="24"/>
              </w:rPr>
            </w:pPr>
            <w:r w:rsidRPr="00313F15">
              <w:rPr>
                <w:sz w:val="24"/>
                <w:szCs w:val="24"/>
              </w:rPr>
              <w:t>Способен осуществлять деловую коммуникацию в устной и письменной формах на государственном языке Российской        Федерации</w:t>
            </w:r>
            <w:r w:rsidRPr="00313F15">
              <w:rPr>
                <w:sz w:val="24"/>
                <w:szCs w:val="24"/>
              </w:rPr>
              <w:tab/>
            </w:r>
            <w:r w:rsidRPr="00313F15">
              <w:rPr>
                <w:spacing w:val="-18"/>
                <w:sz w:val="24"/>
                <w:szCs w:val="24"/>
              </w:rPr>
              <w:t xml:space="preserve">и </w:t>
            </w:r>
            <w:r w:rsidRPr="00313F15">
              <w:rPr>
                <w:sz w:val="24"/>
                <w:szCs w:val="24"/>
              </w:rPr>
              <w:t>иностранном(ых) языке(ах)</w:t>
            </w:r>
          </w:p>
        </w:tc>
        <w:tc>
          <w:tcPr>
            <w:tcW w:w="3788" w:type="dxa"/>
            <w:tcBorders>
              <w:top w:val="single" w:sz="4" w:space="0" w:color="000000"/>
              <w:left w:val="single" w:sz="4" w:space="0" w:color="000000"/>
              <w:bottom w:val="single" w:sz="4" w:space="0" w:color="000000"/>
              <w:right w:val="single" w:sz="4" w:space="0" w:color="000000"/>
            </w:tcBorders>
          </w:tcPr>
          <w:p w:rsidR="002D4493" w:rsidRDefault="002D4493" w:rsidP="00731252">
            <w:pPr>
              <w:pStyle w:val="TableParagraph"/>
              <w:ind w:right="95"/>
              <w:jc w:val="both"/>
              <w:rPr>
                <w:bCs/>
                <w:sz w:val="24"/>
                <w:szCs w:val="24"/>
              </w:rPr>
            </w:pPr>
            <w:r w:rsidRPr="00313F15">
              <w:rPr>
                <w:bCs/>
                <w:sz w:val="24"/>
                <w:szCs w:val="24"/>
              </w:rPr>
              <w:t xml:space="preserve">УК-4.1. </w:t>
            </w:r>
          </w:p>
          <w:p w:rsidR="002D4493" w:rsidRPr="00313F15" w:rsidRDefault="002D4493" w:rsidP="00731252">
            <w:pPr>
              <w:pStyle w:val="TableParagraph"/>
              <w:ind w:right="95"/>
              <w:jc w:val="both"/>
              <w:rPr>
                <w:bCs/>
                <w:sz w:val="24"/>
                <w:szCs w:val="24"/>
              </w:rPr>
            </w:pPr>
            <w:r w:rsidRPr="00313F15">
              <w:rPr>
                <w:bCs/>
                <w:sz w:val="24"/>
                <w:szCs w:val="24"/>
              </w:rPr>
              <w:t>Знаетсистему государственного языка Российской Федерации и иностранного(ых) языка(ов) и основы деловой коммуникации</w:t>
            </w:r>
          </w:p>
          <w:p w:rsidR="002D4493" w:rsidRDefault="002D4493" w:rsidP="00731252">
            <w:pPr>
              <w:pStyle w:val="TableParagraph"/>
              <w:ind w:right="96"/>
              <w:jc w:val="both"/>
              <w:rPr>
                <w:bCs/>
                <w:sz w:val="24"/>
                <w:szCs w:val="24"/>
              </w:rPr>
            </w:pPr>
            <w:r>
              <w:rPr>
                <w:bCs/>
                <w:sz w:val="24"/>
                <w:szCs w:val="24"/>
              </w:rPr>
              <w:t>УК-4.2.</w:t>
            </w:r>
          </w:p>
          <w:p w:rsidR="002D4493" w:rsidRPr="00313F15" w:rsidRDefault="002D4493" w:rsidP="00731252">
            <w:pPr>
              <w:pStyle w:val="TableParagraph"/>
              <w:ind w:right="96"/>
              <w:jc w:val="both"/>
              <w:rPr>
                <w:bCs/>
                <w:sz w:val="24"/>
                <w:szCs w:val="24"/>
              </w:rPr>
            </w:pPr>
            <w:r w:rsidRPr="00313F15">
              <w:rPr>
                <w:bCs/>
                <w:sz w:val="24"/>
                <w:szCs w:val="24"/>
              </w:rPr>
              <w:t>Умеетлогически и аргументированостроить устную и письменную речь на государственном языке Российской Федерации и иностранном(ых) языке(ах)</w:t>
            </w:r>
          </w:p>
          <w:p w:rsidR="002D4493" w:rsidRDefault="002D4493" w:rsidP="00731252">
            <w:pPr>
              <w:pStyle w:val="TableParagraph"/>
              <w:tabs>
                <w:tab w:val="left" w:pos="3545"/>
                <w:tab w:val="left" w:pos="3912"/>
                <w:tab w:val="left" w:pos="5488"/>
              </w:tabs>
              <w:jc w:val="both"/>
              <w:rPr>
                <w:bCs/>
                <w:sz w:val="24"/>
                <w:szCs w:val="24"/>
              </w:rPr>
            </w:pPr>
            <w:r w:rsidRPr="00313F15">
              <w:rPr>
                <w:bCs/>
                <w:sz w:val="24"/>
                <w:szCs w:val="24"/>
              </w:rPr>
              <w:t xml:space="preserve">УК-4.3. </w:t>
            </w:r>
          </w:p>
          <w:p w:rsidR="002D4493" w:rsidRPr="00313F15" w:rsidRDefault="002D4493" w:rsidP="00731252">
            <w:pPr>
              <w:pStyle w:val="TableParagraph"/>
              <w:tabs>
                <w:tab w:val="left" w:pos="3545"/>
                <w:tab w:val="left" w:pos="3912"/>
                <w:tab w:val="left" w:pos="5488"/>
              </w:tabs>
              <w:jc w:val="both"/>
              <w:rPr>
                <w:sz w:val="24"/>
                <w:szCs w:val="24"/>
              </w:rPr>
            </w:pPr>
            <w:r w:rsidRPr="00313F15">
              <w:rPr>
                <w:bCs/>
                <w:sz w:val="24"/>
                <w:szCs w:val="24"/>
              </w:rPr>
              <w:t>Владеет различными формами, видами</w:t>
            </w:r>
            <w:r w:rsidRPr="00313F15">
              <w:rPr>
                <w:sz w:val="24"/>
                <w:szCs w:val="24"/>
              </w:rPr>
              <w:t xml:space="preserve"> устной и письменной коммуникации на государственном языке Российской Федерации и иностранном(ых) языке(ах)</w:t>
            </w:r>
          </w:p>
        </w:tc>
        <w:tc>
          <w:tcPr>
            <w:tcW w:w="4111" w:type="dxa"/>
          </w:tcPr>
          <w:p w:rsidR="002D4493" w:rsidRDefault="002D4493" w:rsidP="004214F1">
            <w:pPr>
              <w:autoSpaceDE w:val="0"/>
              <w:autoSpaceDN w:val="0"/>
              <w:adjustRightInd w:val="0"/>
              <w:jc w:val="both"/>
              <w:rPr>
                <w:bCs/>
              </w:rPr>
            </w:pPr>
            <w:r>
              <w:rPr>
                <w:bCs/>
              </w:rPr>
              <w:t>Знать:</w:t>
            </w:r>
          </w:p>
          <w:p w:rsidR="002D4493" w:rsidRDefault="002D4493" w:rsidP="004214F1">
            <w:pPr>
              <w:autoSpaceDE w:val="0"/>
              <w:autoSpaceDN w:val="0"/>
              <w:adjustRightInd w:val="0"/>
              <w:jc w:val="both"/>
              <w:rPr>
                <w:bCs/>
              </w:rPr>
            </w:pPr>
            <w:r>
              <w:rPr>
                <w:bCs/>
              </w:rPr>
              <w:t xml:space="preserve">- </w:t>
            </w:r>
            <w:r w:rsidRPr="00B8630B">
              <w:rPr>
                <w:bCs/>
              </w:rPr>
              <w:t>формы эффективного коммуникаций с деловыми</w:t>
            </w:r>
            <w:r>
              <w:rPr>
                <w:bCs/>
              </w:rPr>
              <w:t xml:space="preserve"> партнерами</w:t>
            </w:r>
          </w:p>
          <w:p w:rsidR="002D4493" w:rsidRDefault="002D4493" w:rsidP="004214F1">
            <w:pPr>
              <w:autoSpaceDE w:val="0"/>
              <w:autoSpaceDN w:val="0"/>
              <w:adjustRightInd w:val="0"/>
              <w:jc w:val="both"/>
              <w:rPr>
                <w:bCs/>
              </w:rPr>
            </w:pPr>
          </w:p>
          <w:p w:rsidR="002D4493" w:rsidRDefault="002D4493" w:rsidP="004214F1">
            <w:pPr>
              <w:autoSpaceDE w:val="0"/>
              <w:autoSpaceDN w:val="0"/>
              <w:adjustRightInd w:val="0"/>
              <w:jc w:val="both"/>
              <w:rPr>
                <w:bCs/>
              </w:rPr>
            </w:pPr>
            <w:r>
              <w:rPr>
                <w:bCs/>
              </w:rPr>
              <w:t>Уметь:</w:t>
            </w:r>
          </w:p>
          <w:p w:rsidR="002D4493" w:rsidRDefault="002D4493" w:rsidP="00B8630B">
            <w:pPr>
              <w:autoSpaceDE w:val="0"/>
              <w:autoSpaceDN w:val="0"/>
              <w:adjustRightInd w:val="0"/>
              <w:jc w:val="both"/>
              <w:rPr>
                <w:bCs/>
              </w:rPr>
            </w:pPr>
            <w:r>
              <w:rPr>
                <w:bCs/>
              </w:rPr>
              <w:t xml:space="preserve">- </w:t>
            </w:r>
            <w:r w:rsidRPr="00B8630B">
              <w:rPr>
                <w:bCs/>
              </w:rPr>
              <w:t>анализировать коммуникационные процессы ворганизации и разрабатывать предложения по повышению ихэффективности;</w:t>
            </w:r>
          </w:p>
          <w:p w:rsidR="002D4493" w:rsidRDefault="002D4493" w:rsidP="00B8630B">
            <w:pPr>
              <w:autoSpaceDE w:val="0"/>
              <w:autoSpaceDN w:val="0"/>
              <w:adjustRightInd w:val="0"/>
              <w:jc w:val="both"/>
              <w:rPr>
                <w:bCs/>
              </w:rPr>
            </w:pPr>
            <w:r>
              <w:rPr>
                <w:bCs/>
              </w:rPr>
              <w:t>-</w:t>
            </w:r>
            <w:r w:rsidRPr="00B8630B">
              <w:rPr>
                <w:bCs/>
              </w:rPr>
              <w:t xml:space="preserve"> выявлять факторы, затрудняющие деловоевзаимодействие в процессе общения и адекватно ихпреодолевать; </w:t>
            </w:r>
          </w:p>
          <w:p w:rsidR="002D4493" w:rsidRDefault="002D4493" w:rsidP="00B8630B">
            <w:pPr>
              <w:autoSpaceDE w:val="0"/>
              <w:autoSpaceDN w:val="0"/>
              <w:adjustRightInd w:val="0"/>
              <w:jc w:val="both"/>
              <w:rPr>
                <w:bCs/>
              </w:rPr>
            </w:pPr>
            <w:r>
              <w:rPr>
                <w:bCs/>
              </w:rPr>
              <w:t xml:space="preserve">- </w:t>
            </w:r>
            <w:r w:rsidRPr="00B8630B">
              <w:rPr>
                <w:bCs/>
              </w:rPr>
              <w:t>использовать психологические приемы влияния напартнеров по общению с целью расположения их к себе дляобеспечения плодотворного сотрудничества</w:t>
            </w:r>
          </w:p>
          <w:p w:rsidR="002D4493" w:rsidRDefault="002D4493" w:rsidP="004214F1">
            <w:pPr>
              <w:autoSpaceDE w:val="0"/>
              <w:autoSpaceDN w:val="0"/>
              <w:adjustRightInd w:val="0"/>
              <w:jc w:val="both"/>
              <w:rPr>
                <w:bCs/>
              </w:rPr>
            </w:pPr>
            <w:r>
              <w:rPr>
                <w:bCs/>
              </w:rPr>
              <w:t>Владеть:</w:t>
            </w:r>
          </w:p>
          <w:p w:rsidR="002D4493" w:rsidRDefault="002D4493" w:rsidP="00FD19CB">
            <w:pPr>
              <w:autoSpaceDE w:val="0"/>
              <w:autoSpaceDN w:val="0"/>
              <w:adjustRightInd w:val="0"/>
              <w:jc w:val="both"/>
              <w:rPr>
                <w:bCs/>
              </w:rPr>
            </w:pPr>
            <w:r>
              <w:rPr>
                <w:bCs/>
              </w:rPr>
              <w:t xml:space="preserve">- </w:t>
            </w:r>
            <w:r w:rsidRPr="00FD19CB">
              <w:rPr>
                <w:bCs/>
              </w:rPr>
              <w:t xml:space="preserve">навыками деловых коммуникаций; методамиконструктивного управления конфликтами; </w:t>
            </w:r>
          </w:p>
          <w:p w:rsidR="002D4493" w:rsidRPr="00313F15" w:rsidRDefault="002D4493" w:rsidP="00FD19CB">
            <w:pPr>
              <w:autoSpaceDE w:val="0"/>
              <w:autoSpaceDN w:val="0"/>
              <w:adjustRightInd w:val="0"/>
              <w:jc w:val="both"/>
              <w:rPr>
                <w:bCs/>
              </w:rPr>
            </w:pPr>
            <w:r>
              <w:rPr>
                <w:bCs/>
              </w:rPr>
              <w:t xml:space="preserve">- </w:t>
            </w:r>
            <w:r w:rsidRPr="00FD19CB">
              <w:rPr>
                <w:bCs/>
              </w:rPr>
              <w:t>методаминалаживания эффективных внутренних и внешних коммуникацийв сфере деловых отношений</w:t>
            </w:r>
          </w:p>
        </w:tc>
      </w:tr>
      <w:tr w:rsidR="002D4493" w:rsidRPr="00313F15" w:rsidTr="00731252">
        <w:trPr>
          <w:trHeight w:val="416"/>
        </w:trPr>
        <w:tc>
          <w:tcPr>
            <w:tcW w:w="2166" w:type="dxa"/>
          </w:tcPr>
          <w:p w:rsidR="002D4493" w:rsidRPr="00313F15" w:rsidRDefault="002D4493" w:rsidP="004214F1">
            <w:pPr>
              <w:autoSpaceDE w:val="0"/>
              <w:autoSpaceDN w:val="0"/>
              <w:adjustRightInd w:val="0"/>
            </w:pPr>
            <w:r w:rsidRPr="00313F15">
              <w:t>ПК-5</w:t>
            </w:r>
          </w:p>
          <w:p w:rsidR="002D4493" w:rsidRPr="00313F15" w:rsidRDefault="002D4493" w:rsidP="004214F1">
            <w:pPr>
              <w:pStyle w:val="TableParagraph"/>
              <w:spacing w:line="246" w:lineRule="exact"/>
              <w:rPr>
                <w:sz w:val="24"/>
                <w:szCs w:val="24"/>
              </w:rPr>
            </w:pPr>
            <w:r w:rsidRPr="00313F15">
              <w:rPr>
                <w:sz w:val="24"/>
                <w:szCs w:val="24"/>
              </w:rPr>
              <w:t xml:space="preserve">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 </w:t>
            </w:r>
          </w:p>
        </w:tc>
        <w:tc>
          <w:tcPr>
            <w:tcW w:w="3788" w:type="dxa"/>
          </w:tcPr>
          <w:p w:rsidR="002D4493" w:rsidRPr="00313F15" w:rsidRDefault="002D4493" w:rsidP="004214F1">
            <w:pPr>
              <w:autoSpaceDE w:val="0"/>
              <w:autoSpaceDN w:val="0"/>
              <w:adjustRightInd w:val="0"/>
            </w:pPr>
            <w:r w:rsidRPr="00313F15">
              <w:t>ПК-5.1</w:t>
            </w:r>
          </w:p>
          <w:p w:rsidR="002D4493" w:rsidRPr="00313F15" w:rsidRDefault="002D4493" w:rsidP="004214F1">
            <w:pPr>
              <w:autoSpaceDE w:val="0"/>
              <w:autoSpaceDN w:val="0"/>
              <w:adjustRightInd w:val="0"/>
              <w:jc w:val="both"/>
            </w:pPr>
            <w:r w:rsidRPr="00313F15">
              <w:t>Знает: 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2D4493" w:rsidRPr="00313F15" w:rsidRDefault="002D4493" w:rsidP="004214F1">
            <w:pPr>
              <w:autoSpaceDE w:val="0"/>
              <w:autoSpaceDN w:val="0"/>
              <w:adjustRightInd w:val="0"/>
              <w:jc w:val="both"/>
            </w:pPr>
            <w:r w:rsidRPr="00313F15">
              <w:t xml:space="preserve"> ПК-5.2</w:t>
            </w:r>
          </w:p>
          <w:p w:rsidR="002D4493" w:rsidRPr="00313F15" w:rsidRDefault="002D4493" w:rsidP="004214F1">
            <w:pPr>
              <w:autoSpaceDE w:val="0"/>
              <w:autoSpaceDN w:val="0"/>
              <w:adjustRightInd w:val="0"/>
              <w:jc w:val="both"/>
            </w:pPr>
            <w:r w:rsidRPr="00313F15">
              <w:t>Умеет: разрабатывать и реализовывать проект полного цикла  с учётом структурной декомпозиция работ проекта; осуществлять о</w:t>
            </w:r>
            <w:r w:rsidRPr="00313F15">
              <w:rPr>
                <w:color w:val="000000"/>
              </w:rPr>
              <w:t xml:space="preserve">рганизацию </w:t>
            </w:r>
            <w:r w:rsidRPr="00313F15">
              <w:t>закупок для государственных, муниципальных и корпоративных нужд с использованием рекламного маркетинга в рамках управления проектами.</w:t>
            </w:r>
          </w:p>
          <w:p w:rsidR="002D4493" w:rsidRPr="00313F15" w:rsidRDefault="002D4493" w:rsidP="004214F1">
            <w:pPr>
              <w:autoSpaceDE w:val="0"/>
              <w:autoSpaceDN w:val="0"/>
              <w:adjustRightInd w:val="0"/>
            </w:pPr>
            <w:r w:rsidRPr="00313F15">
              <w:t>ПК-5.3</w:t>
            </w:r>
          </w:p>
          <w:p w:rsidR="002D4493" w:rsidRPr="00313F15" w:rsidRDefault="002D4493" w:rsidP="004214F1">
            <w:pPr>
              <w:pStyle w:val="TableParagraph"/>
              <w:tabs>
                <w:tab w:val="left" w:pos="3545"/>
                <w:tab w:val="left" w:pos="3912"/>
                <w:tab w:val="left" w:pos="5488"/>
              </w:tabs>
              <w:jc w:val="both"/>
              <w:rPr>
                <w:sz w:val="24"/>
                <w:szCs w:val="24"/>
              </w:rPr>
            </w:pPr>
            <w:r w:rsidRPr="00313F15">
              <w:rPr>
                <w:sz w:val="24"/>
                <w:szCs w:val="24"/>
              </w:rPr>
              <w:t>Владеет: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4111" w:type="dxa"/>
          </w:tcPr>
          <w:p w:rsidR="002D4493" w:rsidRDefault="002D4493" w:rsidP="00313F15">
            <w:pPr>
              <w:autoSpaceDE w:val="0"/>
              <w:autoSpaceDN w:val="0"/>
              <w:adjustRightInd w:val="0"/>
              <w:jc w:val="both"/>
              <w:rPr>
                <w:bCs/>
              </w:rPr>
            </w:pPr>
            <w:r>
              <w:rPr>
                <w:bCs/>
              </w:rPr>
              <w:t>Знать:</w:t>
            </w:r>
          </w:p>
          <w:p w:rsidR="002D4493" w:rsidRDefault="002D4493" w:rsidP="00313F15">
            <w:pPr>
              <w:autoSpaceDE w:val="0"/>
              <w:autoSpaceDN w:val="0"/>
              <w:adjustRightInd w:val="0"/>
              <w:jc w:val="both"/>
              <w:rPr>
                <w:bCs/>
              </w:rPr>
            </w:pPr>
            <w:r>
              <w:rPr>
                <w:bCs/>
              </w:rPr>
              <w:t>-</w:t>
            </w:r>
            <w:r w:rsidRPr="00F663E1">
              <w:rPr>
                <w:bCs/>
              </w:rPr>
              <w:t>основы экономических показателей управления проектом</w:t>
            </w:r>
          </w:p>
          <w:p w:rsidR="002D4493" w:rsidRDefault="002D4493" w:rsidP="00313F15">
            <w:pPr>
              <w:autoSpaceDE w:val="0"/>
              <w:autoSpaceDN w:val="0"/>
              <w:adjustRightInd w:val="0"/>
              <w:jc w:val="both"/>
              <w:rPr>
                <w:bCs/>
              </w:rPr>
            </w:pPr>
            <w:r>
              <w:rPr>
                <w:bCs/>
              </w:rPr>
              <w:t>-</w:t>
            </w:r>
            <w:r w:rsidRPr="00F663E1">
              <w:rPr>
                <w:bCs/>
              </w:rPr>
              <w:t>виды, формы и методы обеспечения управления проектом</w:t>
            </w:r>
          </w:p>
          <w:p w:rsidR="002D4493" w:rsidRDefault="002D4493" w:rsidP="00313F15">
            <w:pPr>
              <w:autoSpaceDE w:val="0"/>
              <w:autoSpaceDN w:val="0"/>
              <w:adjustRightInd w:val="0"/>
              <w:jc w:val="both"/>
              <w:rPr>
                <w:bCs/>
              </w:rPr>
            </w:pPr>
          </w:p>
          <w:p w:rsidR="002D4493" w:rsidRDefault="002D4493" w:rsidP="00313F15">
            <w:pPr>
              <w:autoSpaceDE w:val="0"/>
              <w:autoSpaceDN w:val="0"/>
              <w:adjustRightInd w:val="0"/>
              <w:jc w:val="both"/>
              <w:rPr>
                <w:bCs/>
              </w:rPr>
            </w:pPr>
            <w:r>
              <w:rPr>
                <w:bCs/>
              </w:rPr>
              <w:t>Уметь:</w:t>
            </w:r>
          </w:p>
          <w:p w:rsidR="002D4493" w:rsidRDefault="002D4493" w:rsidP="00F663E1">
            <w:pPr>
              <w:autoSpaceDE w:val="0"/>
              <w:autoSpaceDN w:val="0"/>
              <w:adjustRightInd w:val="0"/>
              <w:jc w:val="both"/>
              <w:rPr>
                <w:bCs/>
              </w:rPr>
            </w:pPr>
            <w:r>
              <w:rPr>
                <w:bCs/>
              </w:rPr>
              <w:t>-</w:t>
            </w:r>
            <w:r w:rsidRPr="00F663E1">
              <w:rPr>
                <w:bCs/>
              </w:rPr>
              <w:t>применять количественные и качественные методы анализа при принятии управленческихрешений и строить экономические, финансовые и организационно-управленческие моделипроектами</w:t>
            </w:r>
          </w:p>
          <w:p w:rsidR="002D4493" w:rsidRDefault="002D4493" w:rsidP="00313F15">
            <w:pPr>
              <w:autoSpaceDE w:val="0"/>
              <w:autoSpaceDN w:val="0"/>
              <w:adjustRightInd w:val="0"/>
              <w:jc w:val="both"/>
              <w:rPr>
                <w:bCs/>
              </w:rPr>
            </w:pPr>
            <w:r>
              <w:rPr>
                <w:bCs/>
              </w:rPr>
              <w:t>-</w:t>
            </w:r>
            <w:r w:rsidRPr="00F663E1">
              <w:rPr>
                <w:bCs/>
              </w:rPr>
              <w:t>управлять проектными командами и группами</w:t>
            </w:r>
          </w:p>
          <w:p w:rsidR="002D4493" w:rsidRPr="00F663E1" w:rsidRDefault="002D4493" w:rsidP="00F663E1">
            <w:pPr>
              <w:autoSpaceDE w:val="0"/>
              <w:autoSpaceDN w:val="0"/>
              <w:adjustRightInd w:val="0"/>
              <w:jc w:val="both"/>
              <w:rPr>
                <w:bCs/>
              </w:rPr>
            </w:pPr>
            <w:r>
              <w:rPr>
                <w:bCs/>
              </w:rPr>
              <w:t xml:space="preserve">- </w:t>
            </w:r>
            <w:r w:rsidRPr="00F663E1">
              <w:rPr>
                <w:bCs/>
              </w:rPr>
              <w:t>составлять и анализировать организационно-правовые документы, используемые в ходе</w:t>
            </w:r>
          </w:p>
          <w:p w:rsidR="002D4493" w:rsidRDefault="002D4493" w:rsidP="00F663E1">
            <w:pPr>
              <w:autoSpaceDE w:val="0"/>
              <w:autoSpaceDN w:val="0"/>
              <w:adjustRightInd w:val="0"/>
              <w:jc w:val="both"/>
              <w:rPr>
                <w:bCs/>
              </w:rPr>
            </w:pPr>
            <w:r w:rsidRPr="00F663E1">
              <w:rPr>
                <w:bCs/>
              </w:rPr>
              <w:t>управления проектами</w:t>
            </w:r>
          </w:p>
          <w:p w:rsidR="002D4493" w:rsidRDefault="002D4493" w:rsidP="00F663E1">
            <w:pPr>
              <w:autoSpaceDE w:val="0"/>
              <w:autoSpaceDN w:val="0"/>
              <w:adjustRightInd w:val="0"/>
              <w:jc w:val="both"/>
              <w:rPr>
                <w:bCs/>
              </w:rPr>
            </w:pPr>
          </w:p>
          <w:p w:rsidR="002D4493" w:rsidRDefault="002D4493" w:rsidP="00313F15">
            <w:pPr>
              <w:autoSpaceDE w:val="0"/>
              <w:autoSpaceDN w:val="0"/>
              <w:adjustRightInd w:val="0"/>
              <w:jc w:val="both"/>
              <w:rPr>
                <w:bCs/>
              </w:rPr>
            </w:pPr>
            <w:r>
              <w:rPr>
                <w:bCs/>
              </w:rPr>
              <w:t>Владеть:</w:t>
            </w:r>
          </w:p>
          <w:p w:rsidR="002D4493" w:rsidRPr="00F663E1" w:rsidRDefault="002D4493" w:rsidP="00F663E1">
            <w:pPr>
              <w:autoSpaceDE w:val="0"/>
              <w:autoSpaceDN w:val="0"/>
              <w:adjustRightInd w:val="0"/>
              <w:jc w:val="both"/>
              <w:rPr>
                <w:bCs/>
              </w:rPr>
            </w:pPr>
            <w:r w:rsidRPr="00F663E1">
              <w:rPr>
                <w:bCs/>
              </w:rPr>
              <w:t>пониманием взаимосвязи миссий, целей, сценариев и</w:t>
            </w:r>
          </w:p>
          <w:p w:rsidR="002D4493" w:rsidRDefault="002D4493" w:rsidP="00F663E1">
            <w:pPr>
              <w:autoSpaceDE w:val="0"/>
              <w:autoSpaceDN w:val="0"/>
              <w:adjustRightInd w:val="0"/>
              <w:jc w:val="both"/>
              <w:rPr>
                <w:bCs/>
              </w:rPr>
            </w:pPr>
            <w:r w:rsidRPr="00F663E1">
              <w:rPr>
                <w:bCs/>
              </w:rPr>
              <w:t>стратегий развития проектного комплекса</w:t>
            </w:r>
          </w:p>
          <w:p w:rsidR="002D4493" w:rsidRDefault="002D4493" w:rsidP="00F663E1">
            <w:pPr>
              <w:autoSpaceDE w:val="0"/>
              <w:autoSpaceDN w:val="0"/>
              <w:adjustRightInd w:val="0"/>
              <w:jc w:val="both"/>
              <w:rPr>
                <w:bCs/>
              </w:rPr>
            </w:pPr>
            <w:r w:rsidRPr="00F663E1">
              <w:rPr>
                <w:bCs/>
              </w:rPr>
              <w:t>навыками ведения деловых переговоров в контексте управления проектами</w:t>
            </w:r>
          </w:p>
          <w:p w:rsidR="002D4493" w:rsidRPr="00313F15" w:rsidRDefault="002D4493" w:rsidP="00F663E1">
            <w:pPr>
              <w:autoSpaceDE w:val="0"/>
              <w:autoSpaceDN w:val="0"/>
              <w:adjustRightInd w:val="0"/>
              <w:jc w:val="both"/>
              <w:rPr>
                <w:bCs/>
              </w:rPr>
            </w:pPr>
            <w:r w:rsidRPr="00F663E1">
              <w:rPr>
                <w:bCs/>
              </w:rPr>
              <w:t>методами неадминистративного воздействия на персонал, вовлеченный в проект</w:t>
            </w:r>
          </w:p>
        </w:tc>
      </w:tr>
    </w:tbl>
    <w:p w:rsidR="002D4493" w:rsidRDefault="002D4493" w:rsidP="00E67765">
      <w:pPr>
        <w:tabs>
          <w:tab w:val="left" w:pos="6131"/>
        </w:tabs>
        <w:autoSpaceDE w:val="0"/>
        <w:autoSpaceDN w:val="0"/>
        <w:adjustRightInd w:val="0"/>
        <w:ind w:left="142"/>
        <w:jc w:val="both"/>
        <w:rPr>
          <w:b/>
          <w:bCs/>
          <w:iCs/>
        </w:rPr>
      </w:pPr>
    </w:p>
    <w:p w:rsidR="002D4493" w:rsidRPr="00DC11F5" w:rsidRDefault="002D4493" w:rsidP="00A462D2">
      <w:pPr>
        <w:pStyle w:val="ListParagraph"/>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D4493" w:rsidRDefault="002D4493" w:rsidP="00731252">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D4493" w:rsidRPr="006237AC" w:rsidRDefault="002D4493" w:rsidP="0073125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D4493" w:rsidRPr="00DC11F5" w:rsidRDefault="002D4493" w:rsidP="0073125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p>
    <w:p w:rsidR="002D4493" w:rsidRDefault="002D4493" w:rsidP="00731252">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D4493" w:rsidRPr="00DC11F5" w:rsidRDefault="002D4493" w:rsidP="005D040D">
      <w:pPr>
        <w:pStyle w:val="3"/>
        <w:shd w:val="clear" w:color="auto" w:fill="auto"/>
        <w:spacing w:line="240" w:lineRule="auto"/>
        <w:ind w:firstLine="0"/>
        <w:jc w:val="both"/>
        <w:rPr>
          <w:sz w:val="24"/>
          <w:szCs w:val="24"/>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23"/>
        <w:gridCol w:w="1868"/>
        <w:gridCol w:w="1817"/>
        <w:gridCol w:w="4536"/>
      </w:tblGrid>
      <w:tr w:rsidR="002D4493" w:rsidRPr="00DC11F5" w:rsidTr="007856B2">
        <w:tc>
          <w:tcPr>
            <w:tcW w:w="1423" w:type="dxa"/>
          </w:tcPr>
          <w:p w:rsidR="002D4493" w:rsidRPr="00DC11F5" w:rsidRDefault="002D4493" w:rsidP="00E312DA">
            <w:pPr>
              <w:suppressAutoHyphens/>
              <w:spacing w:line="216" w:lineRule="auto"/>
              <w:jc w:val="both"/>
            </w:pPr>
            <w:r w:rsidRPr="00DC11F5">
              <w:t>Код компетенции</w:t>
            </w:r>
          </w:p>
        </w:tc>
        <w:tc>
          <w:tcPr>
            <w:tcW w:w="1868" w:type="dxa"/>
          </w:tcPr>
          <w:p w:rsidR="002D4493" w:rsidRPr="00DC11F5" w:rsidRDefault="002D4493" w:rsidP="00E312DA">
            <w:pPr>
              <w:suppressAutoHyphens/>
              <w:spacing w:line="216" w:lineRule="auto"/>
              <w:jc w:val="both"/>
            </w:pPr>
            <w:r w:rsidRPr="00DC11F5">
              <w:t>Предшествующие дисциплины</w:t>
            </w:r>
          </w:p>
        </w:tc>
        <w:tc>
          <w:tcPr>
            <w:tcW w:w="1817" w:type="dxa"/>
          </w:tcPr>
          <w:p w:rsidR="002D4493" w:rsidRPr="00DC11F5" w:rsidRDefault="002D4493" w:rsidP="00E312DA">
            <w:pPr>
              <w:suppressAutoHyphens/>
              <w:spacing w:line="216" w:lineRule="auto"/>
              <w:jc w:val="both"/>
            </w:pPr>
            <w:r w:rsidRPr="00DC11F5">
              <w:t>Параллельно осваиваемые</w:t>
            </w:r>
          </w:p>
        </w:tc>
        <w:tc>
          <w:tcPr>
            <w:tcW w:w="4536" w:type="dxa"/>
          </w:tcPr>
          <w:p w:rsidR="002D4493" w:rsidRPr="00DC11F5" w:rsidRDefault="002D4493" w:rsidP="00E312DA">
            <w:pPr>
              <w:suppressAutoHyphens/>
              <w:spacing w:line="216" w:lineRule="auto"/>
              <w:jc w:val="both"/>
            </w:pPr>
            <w:r w:rsidRPr="00DC11F5">
              <w:t>Последующие дисциплины</w:t>
            </w:r>
          </w:p>
        </w:tc>
      </w:tr>
      <w:tr w:rsidR="002D4493" w:rsidRPr="00DC11F5" w:rsidTr="007856B2">
        <w:tc>
          <w:tcPr>
            <w:tcW w:w="1423" w:type="dxa"/>
          </w:tcPr>
          <w:p w:rsidR="002D4493" w:rsidRDefault="002D4493" w:rsidP="00E312DA">
            <w:pPr>
              <w:suppressAutoHyphens/>
              <w:spacing w:line="216" w:lineRule="auto"/>
              <w:jc w:val="both"/>
            </w:pPr>
            <w:r>
              <w:t>УК-2</w:t>
            </w:r>
          </w:p>
        </w:tc>
        <w:tc>
          <w:tcPr>
            <w:tcW w:w="1868" w:type="dxa"/>
          </w:tcPr>
          <w:p w:rsidR="002D4493" w:rsidRPr="002B1EAE" w:rsidRDefault="002D4493" w:rsidP="00E312DA">
            <w:pPr>
              <w:suppressAutoHyphens/>
              <w:spacing w:line="216" w:lineRule="auto"/>
              <w:jc w:val="both"/>
            </w:pPr>
          </w:p>
        </w:tc>
        <w:tc>
          <w:tcPr>
            <w:tcW w:w="1817" w:type="dxa"/>
          </w:tcPr>
          <w:p w:rsidR="002D4493" w:rsidRDefault="002D4493" w:rsidP="00E312DA">
            <w:pPr>
              <w:suppressAutoHyphens/>
              <w:spacing w:line="216" w:lineRule="auto"/>
              <w:jc w:val="both"/>
            </w:pPr>
            <w:r>
              <w:t>Основы права;</w:t>
            </w:r>
          </w:p>
          <w:p w:rsidR="002D4493" w:rsidRDefault="002D4493" w:rsidP="00E312DA">
            <w:pPr>
              <w:suppressAutoHyphens/>
              <w:spacing w:line="216" w:lineRule="auto"/>
              <w:jc w:val="both"/>
            </w:pPr>
            <w:r w:rsidRPr="00B61C14">
              <w:t>Менеджмент организации</w:t>
            </w:r>
            <w:r>
              <w:t>;</w:t>
            </w:r>
          </w:p>
          <w:p w:rsidR="002D4493" w:rsidRPr="002B1EAE" w:rsidRDefault="002D4493" w:rsidP="00E312DA">
            <w:pPr>
              <w:suppressAutoHyphens/>
              <w:spacing w:line="216" w:lineRule="auto"/>
              <w:jc w:val="both"/>
            </w:pPr>
            <w:r w:rsidRPr="00B61C14">
              <w:t>Методы принятия управленческих решений</w:t>
            </w:r>
            <w:r>
              <w:t>;</w:t>
            </w:r>
          </w:p>
        </w:tc>
        <w:tc>
          <w:tcPr>
            <w:tcW w:w="4536" w:type="dxa"/>
          </w:tcPr>
          <w:p w:rsidR="002D4493" w:rsidRDefault="002D4493" w:rsidP="00E312DA">
            <w:pPr>
              <w:suppressAutoHyphens/>
              <w:spacing w:line="216" w:lineRule="auto"/>
              <w:jc w:val="both"/>
            </w:pPr>
            <w:r w:rsidRPr="00D02FCD">
              <w:t>Бизнес-планирование</w:t>
            </w:r>
            <w:r>
              <w:t>;</w:t>
            </w:r>
          </w:p>
          <w:p w:rsidR="002D4493" w:rsidRDefault="002D4493" w:rsidP="00E312DA">
            <w:pPr>
              <w:suppressAutoHyphens/>
              <w:spacing w:line="216" w:lineRule="auto"/>
              <w:jc w:val="both"/>
            </w:pPr>
            <w:r w:rsidRPr="00C55FB4">
              <w:t>Управление человеческими ресурсами</w:t>
            </w:r>
            <w:r>
              <w:t>;</w:t>
            </w:r>
          </w:p>
          <w:p w:rsidR="002D4493" w:rsidRDefault="002D4493" w:rsidP="00E312DA">
            <w:pPr>
              <w:suppressAutoHyphens/>
              <w:spacing w:line="216" w:lineRule="auto"/>
              <w:jc w:val="both"/>
            </w:pPr>
            <w:r w:rsidRPr="00383D68">
              <w:t>Производственный менеджмент</w:t>
            </w:r>
            <w:r>
              <w:t>;</w:t>
            </w:r>
          </w:p>
          <w:p w:rsidR="002D4493" w:rsidRDefault="002D4493" w:rsidP="00E312DA">
            <w:pPr>
              <w:suppressAutoHyphens/>
              <w:spacing w:line="216" w:lineRule="auto"/>
              <w:jc w:val="both"/>
            </w:pPr>
            <w:r w:rsidRPr="00D45547">
              <w:t>Создание и организация деятельности новых предпринимательских структур</w:t>
            </w:r>
            <w:r>
              <w:t>;</w:t>
            </w:r>
          </w:p>
          <w:p w:rsidR="002D4493" w:rsidRDefault="002D4493" w:rsidP="00E312DA">
            <w:pPr>
              <w:suppressAutoHyphens/>
              <w:spacing w:line="216" w:lineRule="auto"/>
              <w:jc w:val="both"/>
            </w:pPr>
            <w:r w:rsidRPr="00A21F87">
              <w:t>Управление рисками</w:t>
            </w:r>
            <w:r>
              <w:t>;</w:t>
            </w:r>
          </w:p>
          <w:p w:rsidR="002D4493" w:rsidRDefault="002D4493" w:rsidP="00E312DA">
            <w:pPr>
              <w:suppressAutoHyphens/>
              <w:spacing w:line="216" w:lineRule="auto"/>
              <w:jc w:val="both"/>
            </w:pPr>
            <w:r w:rsidRPr="00464CA9">
              <w:t>Рекламный маркетинг</w:t>
            </w:r>
            <w:r>
              <w:t>;</w:t>
            </w:r>
          </w:p>
          <w:p w:rsidR="002D4493" w:rsidRDefault="002D4493" w:rsidP="00E312DA">
            <w:pPr>
              <w:suppressAutoHyphens/>
              <w:spacing w:line="216" w:lineRule="auto"/>
              <w:jc w:val="both"/>
            </w:pPr>
            <w:r w:rsidRPr="001F638E">
              <w:t>Маркетинговые исследования</w:t>
            </w:r>
            <w:r>
              <w:t>;</w:t>
            </w:r>
          </w:p>
          <w:p w:rsidR="002D4493" w:rsidRDefault="002D4493" w:rsidP="00E312DA">
            <w:pPr>
              <w:suppressAutoHyphens/>
              <w:spacing w:line="216" w:lineRule="auto"/>
              <w:jc w:val="both"/>
            </w:pPr>
            <w:r w:rsidRPr="001F638E">
              <w:t>Антикризисное управление</w:t>
            </w:r>
            <w:r>
              <w:t>;</w:t>
            </w:r>
          </w:p>
          <w:p w:rsidR="002D4493" w:rsidRDefault="002D4493" w:rsidP="00E312DA">
            <w:pPr>
              <w:suppressAutoHyphens/>
              <w:spacing w:line="216" w:lineRule="auto"/>
              <w:jc w:val="both"/>
            </w:pPr>
            <w:r w:rsidRPr="00731252">
              <w:t>Ознакомительная практика</w:t>
            </w:r>
            <w:r>
              <w:t>;</w:t>
            </w:r>
          </w:p>
          <w:p w:rsidR="002D4493" w:rsidRDefault="002D4493" w:rsidP="00E312DA">
            <w:pPr>
              <w:suppressAutoHyphens/>
              <w:spacing w:line="216" w:lineRule="auto"/>
              <w:jc w:val="both"/>
            </w:pPr>
            <w:r w:rsidRPr="00731252">
              <w:t>Организационно-управленческая практика</w:t>
            </w:r>
            <w:r>
              <w:t>;</w:t>
            </w:r>
          </w:p>
          <w:p w:rsidR="002D4493" w:rsidRDefault="002D4493" w:rsidP="00E312DA">
            <w:pPr>
              <w:suppressAutoHyphens/>
              <w:spacing w:line="216" w:lineRule="auto"/>
              <w:jc w:val="both"/>
            </w:pPr>
            <w:r w:rsidRPr="00731252">
              <w:t>Преддипломная практика</w:t>
            </w:r>
            <w:r>
              <w:t>;</w:t>
            </w:r>
          </w:p>
          <w:p w:rsidR="002D4493" w:rsidRPr="00B00843" w:rsidRDefault="002D4493" w:rsidP="00E312DA">
            <w:pPr>
              <w:suppressAutoHyphens/>
              <w:spacing w:line="216" w:lineRule="auto"/>
              <w:jc w:val="both"/>
              <w:rPr>
                <w:highlight w:val="yellow"/>
              </w:rPr>
            </w:pPr>
            <w:r w:rsidRPr="00AE55A6">
              <w:t>Защита выпускной квалификационной работы, включая подготовку к процедуре защиты и процедуру защиты</w:t>
            </w:r>
            <w:r>
              <w:t>.</w:t>
            </w:r>
          </w:p>
        </w:tc>
      </w:tr>
      <w:tr w:rsidR="002D4493" w:rsidRPr="00DC11F5" w:rsidTr="007856B2">
        <w:tc>
          <w:tcPr>
            <w:tcW w:w="1423" w:type="dxa"/>
          </w:tcPr>
          <w:p w:rsidR="002D4493" w:rsidRDefault="002D4493" w:rsidP="00E312DA">
            <w:pPr>
              <w:suppressAutoHyphens/>
              <w:spacing w:line="216" w:lineRule="auto"/>
              <w:jc w:val="both"/>
            </w:pPr>
            <w:r>
              <w:t>УК-3</w:t>
            </w:r>
          </w:p>
        </w:tc>
        <w:tc>
          <w:tcPr>
            <w:tcW w:w="1868" w:type="dxa"/>
          </w:tcPr>
          <w:p w:rsidR="002D4493" w:rsidRDefault="002D4493" w:rsidP="0018593A">
            <w:pPr>
              <w:suppressAutoHyphens/>
              <w:spacing w:line="216" w:lineRule="auto"/>
              <w:jc w:val="both"/>
            </w:pPr>
            <w:r>
              <w:t>Социология</w:t>
            </w:r>
          </w:p>
          <w:p w:rsidR="002D4493" w:rsidRPr="006413DA" w:rsidRDefault="002D4493" w:rsidP="0018593A">
            <w:pPr>
              <w:suppressAutoHyphens/>
              <w:spacing w:line="216" w:lineRule="auto"/>
              <w:jc w:val="both"/>
            </w:pPr>
            <w:r>
              <w:t>Психология</w:t>
            </w:r>
          </w:p>
        </w:tc>
        <w:tc>
          <w:tcPr>
            <w:tcW w:w="1817" w:type="dxa"/>
          </w:tcPr>
          <w:p w:rsidR="002D4493" w:rsidRDefault="002D4493" w:rsidP="00E312DA">
            <w:pPr>
              <w:suppressAutoHyphens/>
              <w:spacing w:line="216" w:lineRule="auto"/>
              <w:jc w:val="both"/>
            </w:pPr>
            <w:r w:rsidRPr="00D30CA8">
              <w:t>Конфликтология</w:t>
            </w:r>
            <w:r>
              <w:t>;</w:t>
            </w:r>
          </w:p>
          <w:p w:rsidR="002D4493" w:rsidRPr="006413DA" w:rsidRDefault="002D4493" w:rsidP="00E312DA">
            <w:pPr>
              <w:suppressAutoHyphens/>
              <w:spacing w:line="216" w:lineRule="auto"/>
              <w:jc w:val="both"/>
            </w:pPr>
            <w:r>
              <w:t>Организация добровольческой (волонтерской) деятельности и взаимодействие с социально ориентирован-ными НКО.</w:t>
            </w:r>
          </w:p>
        </w:tc>
        <w:tc>
          <w:tcPr>
            <w:tcW w:w="4536" w:type="dxa"/>
          </w:tcPr>
          <w:p w:rsidR="002D4493" w:rsidRDefault="002D4493" w:rsidP="00E312DA">
            <w:pPr>
              <w:suppressAutoHyphens/>
              <w:spacing w:line="216" w:lineRule="auto"/>
              <w:jc w:val="both"/>
            </w:pPr>
            <w:r w:rsidRPr="00F61059">
              <w:t>Профессиональная этика</w:t>
            </w:r>
            <w:r>
              <w:t>;</w:t>
            </w:r>
          </w:p>
          <w:p w:rsidR="002D4493" w:rsidRDefault="002D4493" w:rsidP="007856B2">
            <w:pPr>
              <w:suppressAutoHyphens/>
              <w:jc w:val="both"/>
            </w:pPr>
            <w:r w:rsidRPr="00A30EFD">
              <w:t>Ознакомительная практика</w:t>
            </w:r>
            <w:r>
              <w:t>;</w:t>
            </w:r>
          </w:p>
          <w:p w:rsidR="002D4493" w:rsidRPr="00A30EFD" w:rsidRDefault="002D4493" w:rsidP="007856B2">
            <w:pPr>
              <w:suppressAutoHyphens/>
              <w:jc w:val="both"/>
            </w:pPr>
            <w:r>
              <w:t>Проектная деятельность;</w:t>
            </w:r>
          </w:p>
          <w:p w:rsidR="002D4493" w:rsidRPr="00A30EFD" w:rsidRDefault="002D4493" w:rsidP="007856B2">
            <w:pPr>
              <w:suppressAutoHyphens/>
              <w:jc w:val="both"/>
            </w:pPr>
            <w:r w:rsidRPr="00A30EFD">
              <w:t>Организационно-управленческая практика</w:t>
            </w:r>
            <w:r>
              <w:t>;</w:t>
            </w:r>
          </w:p>
          <w:p w:rsidR="002D4493" w:rsidRPr="00DE78FB" w:rsidRDefault="002D4493" w:rsidP="007856B2">
            <w:pPr>
              <w:suppressAutoHyphens/>
              <w:jc w:val="both"/>
            </w:pPr>
            <w:r w:rsidRPr="00DE78FB">
              <w:t>Преддипломная практика</w:t>
            </w:r>
            <w:r>
              <w:t>;</w:t>
            </w:r>
          </w:p>
          <w:p w:rsidR="002D4493" w:rsidRPr="00B00843" w:rsidRDefault="002D4493" w:rsidP="007856B2">
            <w:pPr>
              <w:suppressAutoHyphens/>
              <w:spacing w:line="216" w:lineRule="auto"/>
              <w:jc w:val="both"/>
              <w:rPr>
                <w:highlight w:val="yellow"/>
              </w:rPr>
            </w:pPr>
            <w:r w:rsidRPr="00DE78FB">
              <w:t>Защита выпускной квалификационной работы, включая подготовку к процедуре защиты и процедуру защиты</w:t>
            </w:r>
            <w:r>
              <w:t>.</w:t>
            </w:r>
          </w:p>
        </w:tc>
      </w:tr>
      <w:tr w:rsidR="002D4493" w:rsidRPr="00DC11F5" w:rsidTr="007856B2">
        <w:tc>
          <w:tcPr>
            <w:tcW w:w="1423" w:type="dxa"/>
          </w:tcPr>
          <w:p w:rsidR="002D4493" w:rsidRDefault="002D4493" w:rsidP="00E312DA">
            <w:pPr>
              <w:suppressAutoHyphens/>
              <w:spacing w:line="216" w:lineRule="auto"/>
              <w:jc w:val="both"/>
            </w:pPr>
            <w:r>
              <w:t>УК-4</w:t>
            </w:r>
          </w:p>
        </w:tc>
        <w:tc>
          <w:tcPr>
            <w:tcW w:w="1868" w:type="dxa"/>
          </w:tcPr>
          <w:p w:rsidR="002D4493" w:rsidRDefault="002D4493" w:rsidP="000D0D5C">
            <w:pPr>
              <w:suppressAutoHyphens/>
              <w:spacing w:line="216" w:lineRule="auto"/>
              <w:jc w:val="both"/>
            </w:pPr>
            <w:r>
              <w:t>Иностранный язык</w:t>
            </w:r>
          </w:p>
          <w:p w:rsidR="002D4493" w:rsidRPr="006413DA" w:rsidRDefault="002D4493" w:rsidP="000D0D5C">
            <w:pPr>
              <w:suppressAutoHyphens/>
              <w:spacing w:line="216" w:lineRule="auto"/>
              <w:jc w:val="both"/>
            </w:pPr>
          </w:p>
        </w:tc>
        <w:tc>
          <w:tcPr>
            <w:tcW w:w="1817" w:type="dxa"/>
          </w:tcPr>
          <w:p w:rsidR="002D4493" w:rsidRDefault="002D4493" w:rsidP="000D0D5C">
            <w:pPr>
              <w:suppressAutoHyphens/>
              <w:spacing w:line="216" w:lineRule="auto"/>
              <w:jc w:val="both"/>
            </w:pPr>
            <w:r>
              <w:t>Иностранный язык</w:t>
            </w:r>
          </w:p>
          <w:p w:rsidR="002D4493" w:rsidRPr="006413DA" w:rsidRDefault="002D4493" w:rsidP="000D0D5C">
            <w:pPr>
              <w:suppressAutoHyphens/>
              <w:spacing w:line="216" w:lineRule="auto"/>
              <w:jc w:val="both"/>
            </w:pPr>
            <w:r>
              <w:t>Русский язык и культура речи</w:t>
            </w:r>
          </w:p>
        </w:tc>
        <w:tc>
          <w:tcPr>
            <w:tcW w:w="4536" w:type="dxa"/>
          </w:tcPr>
          <w:p w:rsidR="002D4493" w:rsidRDefault="002D4493" w:rsidP="007856B2">
            <w:pPr>
              <w:suppressAutoHyphens/>
              <w:spacing w:line="216" w:lineRule="auto"/>
              <w:jc w:val="both"/>
            </w:pPr>
            <w:r w:rsidRPr="00731252">
              <w:t>Ознакомительная практика</w:t>
            </w:r>
            <w:r>
              <w:t>;</w:t>
            </w:r>
          </w:p>
          <w:p w:rsidR="002D4493" w:rsidRPr="00A30EFD" w:rsidRDefault="002D4493" w:rsidP="007856B2">
            <w:pPr>
              <w:suppressAutoHyphens/>
              <w:jc w:val="both"/>
            </w:pPr>
            <w:r w:rsidRPr="00A30EFD">
              <w:t>Организационно-управленческая практика</w:t>
            </w:r>
            <w:r>
              <w:t>;</w:t>
            </w:r>
          </w:p>
          <w:p w:rsidR="002D4493" w:rsidRPr="00DE78FB" w:rsidRDefault="002D4493" w:rsidP="007856B2">
            <w:pPr>
              <w:suppressAutoHyphens/>
              <w:jc w:val="both"/>
            </w:pPr>
            <w:r w:rsidRPr="00DE78FB">
              <w:t>Преддипломная практика</w:t>
            </w:r>
            <w:r>
              <w:t>;</w:t>
            </w:r>
          </w:p>
          <w:p w:rsidR="002D4493" w:rsidRPr="00C40952" w:rsidRDefault="002D4493" w:rsidP="007856B2">
            <w:pPr>
              <w:suppressAutoHyphens/>
              <w:spacing w:line="216" w:lineRule="auto"/>
              <w:jc w:val="both"/>
            </w:pPr>
            <w:r w:rsidRPr="00DE78FB">
              <w:t>Защита выпускной квалификационной работы, включая подготовку к процедуре защиты и процедуру защиты</w:t>
            </w:r>
            <w:r>
              <w:t>.</w:t>
            </w:r>
          </w:p>
        </w:tc>
      </w:tr>
      <w:tr w:rsidR="002D4493" w:rsidRPr="00DC11F5" w:rsidTr="007856B2">
        <w:tc>
          <w:tcPr>
            <w:tcW w:w="1423" w:type="dxa"/>
          </w:tcPr>
          <w:p w:rsidR="002D4493" w:rsidRDefault="002D4493" w:rsidP="00E312DA">
            <w:pPr>
              <w:suppressAutoHyphens/>
              <w:spacing w:line="216" w:lineRule="auto"/>
              <w:jc w:val="both"/>
            </w:pPr>
            <w:r>
              <w:t>ПК-5</w:t>
            </w:r>
          </w:p>
        </w:tc>
        <w:tc>
          <w:tcPr>
            <w:tcW w:w="1868" w:type="dxa"/>
          </w:tcPr>
          <w:p w:rsidR="002D4493" w:rsidRPr="006413DA" w:rsidRDefault="002D4493" w:rsidP="00E312DA">
            <w:pPr>
              <w:suppressAutoHyphens/>
              <w:spacing w:line="216" w:lineRule="auto"/>
              <w:jc w:val="both"/>
            </w:pPr>
          </w:p>
        </w:tc>
        <w:tc>
          <w:tcPr>
            <w:tcW w:w="1817" w:type="dxa"/>
          </w:tcPr>
          <w:p w:rsidR="002D4493" w:rsidRPr="006413DA" w:rsidRDefault="002D4493" w:rsidP="00E312DA">
            <w:pPr>
              <w:suppressAutoHyphens/>
              <w:spacing w:line="216" w:lineRule="auto"/>
              <w:jc w:val="both"/>
            </w:pPr>
          </w:p>
        </w:tc>
        <w:tc>
          <w:tcPr>
            <w:tcW w:w="4536" w:type="dxa"/>
          </w:tcPr>
          <w:p w:rsidR="002D4493" w:rsidRDefault="002D4493" w:rsidP="00F91E39">
            <w:pPr>
              <w:suppressAutoHyphens/>
              <w:spacing w:line="216" w:lineRule="auto"/>
              <w:jc w:val="both"/>
            </w:pPr>
            <w:r w:rsidRPr="00F91E39">
              <w:t>Инновационный менеджмент</w:t>
            </w:r>
          </w:p>
          <w:p w:rsidR="002D4493" w:rsidRDefault="002D4493" w:rsidP="00F91E39">
            <w:pPr>
              <w:suppressAutoHyphens/>
              <w:spacing w:line="216" w:lineRule="auto"/>
              <w:jc w:val="both"/>
            </w:pPr>
            <w:r w:rsidRPr="00464CA9">
              <w:t>Рекламный маркетинг</w:t>
            </w:r>
            <w:r>
              <w:t>;</w:t>
            </w:r>
          </w:p>
          <w:p w:rsidR="002D4493" w:rsidRDefault="002D4493" w:rsidP="00F91E39">
            <w:pPr>
              <w:suppressAutoHyphens/>
              <w:spacing w:line="216" w:lineRule="auto"/>
              <w:jc w:val="both"/>
            </w:pPr>
            <w:r w:rsidRPr="001F638E">
              <w:t>Маркетинговые исследования</w:t>
            </w:r>
            <w:r>
              <w:t>;</w:t>
            </w:r>
          </w:p>
          <w:p w:rsidR="002D4493" w:rsidRDefault="002D4493" w:rsidP="00E312DA">
            <w:pPr>
              <w:suppressAutoHyphens/>
              <w:spacing w:line="216" w:lineRule="auto"/>
              <w:jc w:val="both"/>
            </w:pPr>
            <w:r w:rsidRPr="000A7239">
              <w:t>Электронный бизнес и интернет технологии</w:t>
            </w:r>
            <w:r>
              <w:t>;</w:t>
            </w:r>
          </w:p>
          <w:p w:rsidR="002D4493" w:rsidRDefault="002D4493" w:rsidP="00E312DA">
            <w:pPr>
              <w:suppressAutoHyphens/>
              <w:spacing w:line="216" w:lineRule="auto"/>
              <w:jc w:val="both"/>
            </w:pPr>
            <w:r w:rsidRPr="007856B2">
              <w:t>Технологическая (проектно-технологическая) практика</w:t>
            </w:r>
            <w:r>
              <w:t>;</w:t>
            </w:r>
          </w:p>
          <w:p w:rsidR="002D4493" w:rsidRDefault="002D4493" w:rsidP="00E312DA">
            <w:pPr>
              <w:suppressAutoHyphens/>
              <w:spacing w:line="216" w:lineRule="auto"/>
              <w:jc w:val="both"/>
            </w:pPr>
            <w:r w:rsidRPr="007856B2">
              <w:t>Организационно-управленческая практика</w:t>
            </w:r>
            <w:r>
              <w:t>;</w:t>
            </w:r>
          </w:p>
          <w:p w:rsidR="002D4493" w:rsidRPr="00DE78FB" w:rsidRDefault="002D4493" w:rsidP="007856B2">
            <w:pPr>
              <w:suppressAutoHyphens/>
              <w:jc w:val="both"/>
            </w:pPr>
            <w:r w:rsidRPr="00DE78FB">
              <w:t>Преддипломная практика</w:t>
            </w:r>
            <w:r>
              <w:t>;</w:t>
            </w:r>
          </w:p>
          <w:p w:rsidR="002D4493" w:rsidRPr="00C40952" w:rsidRDefault="002D4493" w:rsidP="007856B2">
            <w:pPr>
              <w:suppressAutoHyphens/>
              <w:spacing w:line="216" w:lineRule="auto"/>
              <w:jc w:val="both"/>
            </w:pPr>
            <w:r w:rsidRPr="00DE78FB">
              <w:t>Защита выпускной квалификационной работы, включая подготовку к процедуре защиты и процедуру защиты</w:t>
            </w:r>
            <w:r>
              <w:t>.</w:t>
            </w:r>
          </w:p>
        </w:tc>
      </w:tr>
    </w:tbl>
    <w:p w:rsidR="002D4493" w:rsidRDefault="002D4493" w:rsidP="00E8101E">
      <w:pPr>
        <w:suppressAutoHyphens/>
        <w:ind w:firstLine="709"/>
        <w:jc w:val="both"/>
        <w:rPr>
          <w:highlight w:val="yellow"/>
        </w:rPr>
      </w:pPr>
    </w:p>
    <w:p w:rsidR="002D4493" w:rsidRPr="00DC11F5" w:rsidRDefault="002D4493" w:rsidP="00E8101E">
      <w:pPr>
        <w:suppressAutoHyphens/>
        <w:ind w:firstLine="709"/>
        <w:jc w:val="both"/>
        <w:rPr>
          <w:highlight w:val="yellow"/>
        </w:rPr>
      </w:pPr>
      <w:r w:rsidRPr="0074295D">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p>
    <w:p w:rsidR="002D4493" w:rsidRPr="005206E6" w:rsidRDefault="002D4493"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2D4493" w:rsidRPr="00DC11F5" w:rsidRDefault="002D449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D4493" w:rsidRPr="00DC11F5" w:rsidRDefault="002D4493" w:rsidP="00E8101E">
      <w:pPr>
        <w:suppressAutoHyphens/>
        <w:ind w:firstLine="709"/>
        <w:jc w:val="both"/>
        <w:rPr>
          <w:highlight w:val="yellow"/>
        </w:rPr>
      </w:pPr>
    </w:p>
    <w:p w:rsidR="002D4493" w:rsidRPr="00DC11F5" w:rsidRDefault="002D4493" w:rsidP="00034A75">
      <w:pPr>
        <w:pStyle w:val="ListParagraph"/>
        <w:numPr>
          <w:ilvl w:val="0"/>
          <w:numId w:val="2"/>
        </w:numPr>
        <w:jc w:val="both"/>
        <w:rPr>
          <w:b/>
          <w:i/>
        </w:rPr>
      </w:pPr>
      <w:r w:rsidRPr="00DC11F5">
        <w:rPr>
          <w:b/>
          <w:i/>
        </w:rPr>
        <w:t>Объем дисциплины</w:t>
      </w:r>
    </w:p>
    <w:p w:rsidR="002D4493" w:rsidRPr="00DC11F5" w:rsidRDefault="002D4493" w:rsidP="001C5440">
      <w:pPr>
        <w:pStyle w:val="ListParagraph"/>
        <w:jc w:val="both"/>
        <w:rPr>
          <w:b/>
          <w:i/>
        </w:rPr>
      </w:pPr>
    </w:p>
    <w:tbl>
      <w:tblPr>
        <w:tblW w:w="9540" w:type="dxa"/>
        <w:tblInd w:w="108" w:type="dxa"/>
        <w:tblLayout w:type="fixed"/>
        <w:tblLook w:val="0000"/>
      </w:tblPr>
      <w:tblGrid>
        <w:gridCol w:w="250"/>
        <w:gridCol w:w="5870"/>
        <w:gridCol w:w="1800"/>
        <w:gridCol w:w="1620"/>
      </w:tblGrid>
      <w:tr w:rsidR="002D449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sidRPr="00DC11F5">
              <w:rPr>
                <w:b/>
                <w:bCs/>
                <w:i/>
                <w:iCs/>
              </w:rPr>
              <w:t>Формы обучения</w:t>
            </w:r>
          </w:p>
        </w:tc>
      </w:tr>
      <w:tr w:rsidR="002D449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Pr>
                <w:b/>
                <w:bCs/>
                <w:i/>
                <w:iCs/>
              </w:rPr>
              <w:t>Очно-з</w:t>
            </w:r>
            <w:r w:rsidRPr="00DC11F5">
              <w:rPr>
                <w:b/>
                <w:bCs/>
                <w:i/>
                <w:iCs/>
              </w:rPr>
              <w:t>аочная</w:t>
            </w:r>
          </w:p>
        </w:tc>
      </w:tr>
      <w:tr w:rsidR="002D44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Pr>
                <w:color w:val="000000"/>
              </w:rPr>
              <w:t>10/360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rPr>
                <w:color w:val="000000"/>
              </w:rPr>
              <w:t>10/360</w:t>
            </w:r>
          </w:p>
        </w:tc>
      </w:tr>
      <w:tr w:rsidR="002D44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637074">
            <w:pPr>
              <w:jc w:val="center"/>
              <w:rPr>
                <w:color w:val="000000"/>
              </w:rPr>
            </w:pPr>
            <w:r>
              <w:rPr>
                <w:color w:val="000000"/>
              </w:rPr>
              <w:t>2/3/4</w:t>
            </w:r>
          </w:p>
          <w:p w:rsidR="002D4493" w:rsidRPr="00DC11F5" w:rsidRDefault="002D4493" w:rsidP="00637074">
            <w:pPr>
              <w:jc w:val="center"/>
              <w:rPr>
                <w:color w:val="000000"/>
              </w:rPr>
            </w:pPr>
            <w:r>
              <w:rPr>
                <w:color w:val="000000"/>
              </w:rPr>
              <w:t>108/108/144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652793">
            <w:pPr>
              <w:jc w:val="center"/>
              <w:rPr>
                <w:color w:val="000000"/>
              </w:rPr>
            </w:pPr>
            <w:r>
              <w:rPr>
                <w:color w:val="000000"/>
              </w:rPr>
              <w:t>2/3/4</w:t>
            </w:r>
          </w:p>
          <w:p w:rsidR="002D4493" w:rsidRPr="00DC11F5" w:rsidRDefault="002D4493" w:rsidP="00637074">
            <w:pPr>
              <w:jc w:val="center"/>
              <w:rPr>
                <w:color w:val="000000"/>
              </w:rPr>
            </w:pPr>
            <w:r>
              <w:rPr>
                <w:color w:val="000000"/>
              </w:rPr>
              <w:t>108/108/144</w:t>
            </w:r>
          </w:p>
        </w:tc>
      </w:tr>
      <w:tr w:rsidR="002D44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pPr>
          </w:p>
        </w:tc>
      </w:tr>
      <w:tr w:rsidR="002D449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4493" w:rsidRPr="00DC11F5" w:rsidRDefault="002D449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A5A62" w:rsidRDefault="002D449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637074">
            <w:pPr>
              <w:jc w:val="center"/>
              <w:rPr>
                <w:lang w:val="en-US"/>
              </w:rPr>
            </w:pPr>
            <w:r>
              <w:t>20/18/18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BE57FE" w:rsidRDefault="002D4493" w:rsidP="00BC747D">
            <w:pPr>
              <w:jc w:val="center"/>
            </w:pPr>
            <w:r>
              <w:t>1</w:t>
            </w:r>
            <w:r w:rsidRPr="00BC747D">
              <w:t>2/1</w:t>
            </w:r>
            <w:r>
              <w:t>0</w:t>
            </w:r>
            <w:r w:rsidRPr="00BC747D">
              <w:t>/1</w:t>
            </w:r>
            <w:r>
              <w:t>0</w:t>
            </w:r>
          </w:p>
        </w:tc>
      </w:tr>
      <w:tr w:rsidR="002D4493" w:rsidRPr="00DC11F5" w:rsidTr="00637074">
        <w:trPr>
          <w:trHeight w:val="1"/>
        </w:trPr>
        <w:tc>
          <w:tcPr>
            <w:tcW w:w="250" w:type="dxa"/>
            <w:vMerge/>
            <w:tcBorders>
              <w:left w:val="single" w:sz="2" w:space="0" w:color="000000"/>
              <w:right w:val="single" w:sz="2" w:space="0" w:color="000000"/>
            </w:tcBorders>
            <w:shd w:val="clear" w:color="000000" w:fill="FFFFFF"/>
          </w:tcPr>
          <w:p w:rsidR="002D4493" w:rsidRPr="00DC11F5" w:rsidRDefault="002D449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center"/>
              <w:rPr>
                <w:lang w:val="en-US"/>
              </w:rPr>
            </w:pPr>
            <w:r>
              <w:t>38 (</w:t>
            </w:r>
            <w:r w:rsidRPr="00581573">
              <w:rPr>
                <w:u w:val="single"/>
              </w:rPr>
              <w:t>7</w:t>
            </w:r>
            <w:r>
              <w:t>*)/34(</w:t>
            </w:r>
            <w:r w:rsidRPr="00581573">
              <w:rPr>
                <w:u w:val="single"/>
              </w:rPr>
              <w:t>6</w:t>
            </w:r>
            <w:r>
              <w:t>*)/36 (</w:t>
            </w:r>
            <w:r w:rsidRPr="00581573">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BE57FE" w:rsidRDefault="002D4493" w:rsidP="000A5A62">
            <w:pPr>
              <w:jc w:val="center"/>
            </w:pPr>
            <w:r>
              <w:t>18/30/22</w:t>
            </w:r>
          </w:p>
        </w:tc>
      </w:tr>
      <w:tr w:rsidR="002D4493" w:rsidRPr="00DC11F5" w:rsidTr="00637074">
        <w:trPr>
          <w:trHeight w:val="1"/>
        </w:trPr>
        <w:tc>
          <w:tcPr>
            <w:tcW w:w="250" w:type="dxa"/>
            <w:vMerge/>
            <w:tcBorders>
              <w:left w:val="single" w:sz="2" w:space="0" w:color="000000"/>
              <w:right w:val="single" w:sz="2" w:space="0" w:color="000000"/>
            </w:tcBorders>
            <w:shd w:val="clear" w:color="000000" w:fill="FFFFFF"/>
          </w:tcPr>
          <w:p w:rsidR="002D4493" w:rsidRPr="00DC11F5"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3F2293" w:rsidRDefault="002D4493"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A5A62"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0A5A62" w:rsidRDefault="002D4493" w:rsidP="000A5A62">
            <w:pPr>
              <w:jc w:val="center"/>
            </w:pPr>
          </w:p>
        </w:tc>
      </w:tr>
      <w:tr w:rsidR="002D4493" w:rsidRPr="00DC11F5" w:rsidTr="00637074">
        <w:trPr>
          <w:trHeight w:val="1"/>
        </w:trPr>
        <w:tc>
          <w:tcPr>
            <w:tcW w:w="250" w:type="dxa"/>
            <w:vMerge/>
            <w:tcBorders>
              <w:left w:val="single" w:sz="2" w:space="0" w:color="000000"/>
              <w:right w:val="single" w:sz="2" w:space="0" w:color="000000"/>
            </w:tcBorders>
            <w:shd w:val="clear" w:color="000000" w:fill="FFFFFF"/>
          </w:tcPr>
          <w:p w:rsidR="002D4493" w:rsidRPr="00DC11F5"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FD2413" w:rsidRDefault="002D4493" w:rsidP="00BC747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center"/>
              <w:rPr>
                <w:lang w:val="en-US"/>
              </w:rPr>
            </w:pPr>
            <w:r>
              <w:t>-/-/2</w:t>
            </w:r>
          </w:p>
        </w:tc>
      </w:tr>
      <w:tr w:rsidR="002D4493" w:rsidRPr="00DC11F5" w:rsidTr="00637074">
        <w:trPr>
          <w:trHeight w:val="1"/>
        </w:trPr>
        <w:tc>
          <w:tcPr>
            <w:tcW w:w="250" w:type="dxa"/>
            <w:vMerge/>
            <w:tcBorders>
              <w:left w:val="single" w:sz="2" w:space="0" w:color="000000"/>
              <w:right w:val="single" w:sz="2" w:space="0" w:color="000000"/>
            </w:tcBorders>
            <w:shd w:val="clear" w:color="000000" w:fill="FFFFFF"/>
          </w:tcPr>
          <w:p w:rsidR="002D4493" w:rsidRPr="00DC11F5" w:rsidRDefault="002D449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center"/>
              <w:rPr>
                <w:lang w:val="en-US"/>
              </w:rPr>
            </w:pPr>
          </w:p>
        </w:tc>
      </w:tr>
      <w:tr w:rsidR="002D4493" w:rsidRPr="00DC11F5" w:rsidTr="00637074">
        <w:trPr>
          <w:trHeight w:val="1"/>
        </w:trPr>
        <w:tc>
          <w:tcPr>
            <w:tcW w:w="250" w:type="dxa"/>
            <w:vMerge/>
            <w:tcBorders>
              <w:left w:val="single" w:sz="2" w:space="0" w:color="000000"/>
              <w:right w:val="single" w:sz="2" w:space="0" w:color="000000"/>
            </w:tcBorders>
            <w:shd w:val="clear" w:color="000000" w:fill="FFFFFF"/>
          </w:tcPr>
          <w:p w:rsidR="002D4493" w:rsidRPr="00DC11F5" w:rsidRDefault="002D449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0A5A62">
            <w:pPr>
              <w:jc w:val="center"/>
            </w:pPr>
            <w:r>
              <w:t>2/2/52 (2/52)</w:t>
            </w:r>
          </w:p>
          <w:p w:rsidR="002D4493" w:rsidRPr="00B13684" w:rsidRDefault="002D449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Default="002D4493" w:rsidP="00652793">
            <w:pPr>
              <w:jc w:val="center"/>
            </w:pPr>
            <w:r>
              <w:t>2/2/27 (2/25)</w:t>
            </w:r>
          </w:p>
          <w:p w:rsidR="002D4493" w:rsidRPr="00BE57FE" w:rsidRDefault="002D4493" w:rsidP="000A5A62">
            <w:pPr>
              <w:jc w:val="center"/>
            </w:pPr>
          </w:p>
        </w:tc>
      </w:tr>
      <w:tr w:rsidR="002D449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DC11F5" w:rsidRDefault="002D4493" w:rsidP="000A5A62">
            <w:pPr>
              <w:jc w:val="center"/>
              <w:rPr>
                <w:lang w:val="en-US"/>
              </w:rPr>
            </w:pPr>
            <w:r>
              <w:t>48/54/34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4493" w:rsidRPr="00BE57FE" w:rsidRDefault="002D4493" w:rsidP="000A5A62">
            <w:pPr>
              <w:jc w:val="center"/>
            </w:pPr>
            <w:r>
              <w:t>76/102/47</w:t>
            </w:r>
          </w:p>
        </w:tc>
      </w:tr>
    </w:tbl>
    <w:p w:rsidR="002D4493" w:rsidRDefault="002D4493" w:rsidP="00862054">
      <w:pPr>
        <w:pStyle w:val="ListParagraph"/>
        <w:ind w:left="360"/>
        <w:jc w:val="both"/>
        <w:rPr>
          <w:b/>
          <w:i/>
        </w:rPr>
      </w:pPr>
    </w:p>
    <w:p w:rsidR="002D4493" w:rsidRPr="00DC11F5" w:rsidRDefault="002D4493"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4493" w:rsidRPr="00DC11F5" w:rsidRDefault="002D4493" w:rsidP="00034A75">
      <w:pPr>
        <w:pStyle w:val="ListParagraph"/>
        <w:ind w:left="862"/>
        <w:rPr>
          <w:b/>
        </w:rPr>
      </w:pPr>
      <w:r w:rsidRPr="00DC11F5">
        <w:rPr>
          <w:b/>
        </w:rPr>
        <w:t>4.1Распределение часов по разделам/темам и видам работы</w:t>
      </w:r>
    </w:p>
    <w:p w:rsidR="002D4493" w:rsidRPr="00DC11F5" w:rsidRDefault="002D4493"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4"/>
        <w:gridCol w:w="3607"/>
        <w:gridCol w:w="1173"/>
        <w:gridCol w:w="1035"/>
        <w:gridCol w:w="838"/>
        <w:gridCol w:w="2142"/>
        <w:gridCol w:w="7"/>
      </w:tblGrid>
      <w:tr w:rsidR="002D4493" w:rsidRPr="00DC11F5" w:rsidTr="006273FB">
        <w:trPr>
          <w:gridAfter w:val="1"/>
          <w:wAfter w:w="7" w:type="dxa"/>
        </w:trPr>
        <w:tc>
          <w:tcPr>
            <w:tcW w:w="924" w:type="dxa"/>
            <w:vMerge w:val="restart"/>
          </w:tcPr>
          <w:p w:rsidR="002D4493" w:rsidRPr="00DC11F5" w:rsidRDefault="002D4493" w:rsidP="006273FB">
            <w:pPr>
              <w:spacing w:line="216" w:lineRule="auto"/>
              <w:jc w:val="center"/>
              <w:rPr>
                <w:b/>
              </w:rPr>
            </w:pPr>
          </w:p>
          <w:p w:rsidR="002D4493" w:rsidRPr="00DC11F5" w:rsidRDefault="002D4493" w:rsidP="006273FB">
            <w:pPr>
              <w:spacing w:line="216" w:lineRule="auto"/>
              <w:jc w:val="center"/>
              <w:rPr>
                <w:b/>
              </w:rPr>
            </w:pPr>
            <w:r w:rsidRPr="00DC11F5">
              <w:rPr>
                <w:b/>
              </w:rPr>
              <w:t>№ п/п</w:t>
            </w:r>
          </w:p>
        </w:tc>
        <w:tc>
          <w:tcPr>
            <w:tcW w:w="3607" w:type="dxa"/>
            <w:vMerge w:val="restart"/>
          </w:tcPr>
          <w:p w:rsidR="002D4493" w:rsidRPr="00DC11F5" w:rsidRDefault="002D4493" w:rsidP="006273FB">
            <w:pPr>
              <w:spacing w:line="216" w:lineRule="auto"/>
              <w:jc w:val="center"/>
              <w:rPr>
                <w:b/>
              </w:rPr>
            </w:pPr>
          </w:p>
          <w:p w:rsidR="002D4493" w:rsidRPr="00DC11F5" w:rsidRDefault="002D4493" w:rsidP="006273FB">
            <w:pPr>
              <w:spacing w:line="216" w:lineRule="auto"/>
              <w:jc w:val="center"/>
              <w:rPr>
                <w:b/>
              </w:rPr>
            </w:pPr>
            <w:r w:rsidRPr="00DC11F5">
              <w:rPr>
                <w:b/>
              </w:rPr>
              <w:t>Раздел/тема</w:t>
            </w:r>
          </w:p>
        </w:tc>
        <w:tc>
          <w:tcPr>
            <w:tcW w:w="5188" w:type="dxa"/>
            <w:gridSpan w:val="4"/>
          </w:tcPr>
          <w:p w:rsidR="002D4493" w:rsidRPr="00DC11F5" w:rsidRDefault="002D4493" w:rsidP="006273FB">
            <w:pPr>
              <w:spacing w:line="216" w:lineRule="auto"/>
              <w:jc w:val="center"/>
              <w:rPr>
                <w:b/>
              </w:rPr>
            </w:pPr>
            <w:r w:rsidRPr="00DC11F5">
              <w:rPr>
                <w:b/>
              </w:rPr>
              <w:t>Виды учебной работы (в часах)</w:t>
            </w:r>
          </w:p>
        </w:tc>
      </w:tr>
      <w:tr w:rsidR="002D4493" w:rsidRPr="00DC11F5" w:rsidTr="006273FB">
        <w:trPr>
          <w:gridAfter w:val="1"/>
          <w:wAfter w:w="7" w:type="dxa"/>
        </w:trPr>
        <w:tc>
          <w:tcPr>
            <w:tcW w:w="924" w:type="dxa"/>
            <w:vMerge/>
          </w:tcPr>
          <w:p w:rsidR="002D4493" w:rsidRPr="00DC11F5" w:rsidRDefault="002D4493" w:rsidP="006273FB">
            <w:pPr>
              <w:spacing w:line="216" w:lineRule="auto"/>
              <w:jc w:val="center"/>
              <w:rPr>
                <w:b/>
              </w:rPr>
            </w:pPr>
          </w:p>
        </w:tc>
        <w:tc>
          <w:tcPr>
            <w:tcW w:w="3607" w:type="dxa"/>
            <w:vMerge/>
          </w:tcPr>
          <w:p w:rsidR="002D4493" w:rsidRPr="00DC11F5" w:rsidRDefault="002D4493" w:rsidP="006273FB">
            <w:pPr>
              <w:spacing w:line="216" w:lineRule="auto"/>
              <w:jc w:val="center"/>
              <w:rPr>
                <w:b/>
              </w:rPr>
            </w:pPr>
          </w:p>
        </w:tc>
        <w:tc>
          <w:tcPr>
            <w:tcW w:w="3046" w:type="dxa"/>
            <w:gridSpan w:val="3"/>
          </w:tcPr>
          <w:p w:rsidR="002D4493" w:rsidRPr="00DC11F5" w:rsidRDefault="002D4493" w:rsidP="006273FB">
            <w:pPr>
              <w:spacing w:line="216" w:lineRule="auto"/>
              <w:jc w:val="center"/>
              <w:rPr>
                <w:b/>
              </w:rPr>
            </w:pPr>
            <w:r w:rsidRPr="00DC11F5">
              <w:rPr>
                <w:b/>
              </w:rPr>
              <w:t>Аудиторная работа</w:t>
            </w:r>
          </w:p>
        </w:tc>
        <w:tc>
          <w:tcPr>
            <w:tcW w:w="2142" w:type="dxa"/>
            <w:vMerge w:val="restart"/>
          </w:tcPr>
          <w:p w:rsidR="002D4493" w:rsidRPr="00DC11F5" w:rsidRDefault="002D4493" w:rsidP="006273FB">
            <w:pPr>
              <w:spacing w:line="216" w:lineRule="auto"/>
              <w:jc w:val="center"/>
              <w:rPr>
                <w:b/>
              </w:rPr>
            </w:pPr>
            <w:r w:rsidRPr="00DC11F5">
              <w:rPr>
                <w:b/>
              </w:rPr>
              <w:t>Самостоятельная работа</w:t>
            </w:r>
          </w:p>
        </w:tc>
      </w:tr>
      <w:tr w:rsidR="002D4493" w:rsidRPr="00DC11F5" w:rsidTr="006273FB">
        <w:trPr>
          <w:gridAfter w:val="1"/>
          <w:wAfter w:w="7" w:type="dxa"/>
        </w:trPr>
        <w:tc>
          <w:tcPr>
            <w:tcW w:w="924" w:type="dxa"/>
            <w:vMerge/>
          </w:tcPr>
          <w:p w:rsidR="002D4493" w:rsidRPr="00DC11F5" w:rsidRDefault="002D4493" w:rsidP="006273FB">
            <w:pPr>
              <w:spacing w:line="216" w:lineRule="auto"/>
              <w:jc w:val="both"/>
            </w:pPr>
          </w:p>
        </w:tc>
        <w:tc>
          <w:tcPr>
            <w:tcW w:w="3607" w:type="dxa"/>
            <w:vMerge/>
          </w:tcPr>
          <w:p w:rsidR="002D4493" w:rsidRPr="00DC11F5" w:rsidRDefault="002D4493" w:rsidP="006273FB">
            <w:pPr>
              <w:spacing w:line="216" w:lineRule="auto"/>
              <w:jc w:val="both"/>
            </w:pPr>
          </w:p>
        </w:tc>
        <w:tc>
          <w:tcPr>
            <w:tcW w:w="1173" w:type="dxa"/>
          </w:tcPr>
          <w:p w:rsidR="002D4493" w:rsidRPr="00DC11F5" w:rsidRDefault="002D4493" w:rsidP="006273FB">
            <w:pPr>
              <w:spacing w:line="216" w:lineRule="auto"/>
              <w:jc w:val="center"/>
              <w:rPr>
                <w:b/>
              </w:rPr>
            </w:pPr>
            <w:r w:rsidRPr="00DC11F5">
              <w:rPr>
                <w:b/>
              </w:rPr>
              <w:t>ЛЗ</w:t>
            </w:r>
          </w:p>
        </w:tc>
        <w:tc>
          <w:tcPr>
            <w:tcW w:w="1035" w:type="dxa"/>
          </w:tcPr>
          <w:p w:rsidR="002D4493" w:rsidRPr="00DC11F5" w:rsidRDefault="002D4493" w:rsidP="006273FB">
            <w:pPr>
              <w:spacing w:line="216" w:lineRule="auto"/>
              <w:jc w:val="center"/>
              <w:rPr>
                <w:b/>
              </w:rPr>
            </w:pPr>
            <w:r w:rsidRPr="00DC11F5">
              <w:rPr>
                <w:b/>
              </w:rPr>
              <w:t>ПЗ</w:t>
            </w:r>
          </w:p>
        </w:tc>
        <w:tc>
          <w:tcPr>
            <w:tcW w:w="838" w:type="dxa"/>
          </w:tcPr>
          <w:p w:rsidR="002D4493" w:rsidRPr="00DC11F5" w:rsidRDefault="002D4493" w:rsidP="006273FB">
            <w:pPr>
              <w:spacing w:line="216" w:lineRule="auto"/>
              <w:rPr>
                <w:b/>
              </w:rPr>
            </w:pPr>
            <w:r w:rsidRPr="00DC11F5">
              <w:rPr>
                <w:b/>
              </w:rPr>
              <w:t>ЛабЗ</w:t>
            </w:r>
          </w:p>
        </w:tc>
        <w:tc>
          <w:tcPr>
            <w:tcW w:w="2142" w:type="dxa"/>
            <w:vMerge/>
          </w:tcPr>
          <w:p w:rsidR="002D4493" w:rsidRPr="00DC11F5" w:rsidRDefault="002D4493" w:rsidP="006273FB">
            <w:pPr>
              <w:spacing w:line="216" w:lineRule="auto"/>
              <w:jc w:val="both"/>
            </w:pPr>
          </w:p>
        </w:tc>
      </w:tr>
      <w:tr w:rsidR="002D4493" w:rsidRPr="00DC11F5" w:rsidTr="006273FB">
        <w:tc>
          <w:tcPr>
            <w:tcW w:w="9726" w:type="dxa"/>
            <w:gridSpan w:val="7"/>
          </w:tcPr>
          <w:p w:rsidR="002D4493" w:rsidRPr="00DC11F5" w:rsidRDefault="002D4493" w:rsidP="006273FB">
            <w:pPr>
              <w:spacing w:line="216" w:lineRule="auto"/>
              <w:jc w:val="center"/>
            </w:pPr>
            <w:r>
              <w:t>2 семестр</w:t>
            </w:r>
          </w:p>
        </w:tc>
      </w:tr>
      <w:tr w:rsidR="002D4493" w:rsidRPr="00DC11F5" w:rsidTr="006273FB">
        <w:trPr>
          <w:gridAfter w:val="1"/>
          <w:wAfter w:w="7" w:type="dxa"/>
        </w:trPr>
        <w:tc>
          <w:tcPr>
            <w:tcW w:w="924" w:type="dxa"/>
          </w:tcPr>
          <w:p w:rsidR="002D4493" w:rsidRPr="00DC11F5"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D4493" w:rsidRPr="00DC11F5" w:rsidRDefault="002D4493" w:rsidP="006273FB">
            <w:pPr>
              <w:spacing w:line="216" w:lineRule="auto"/>
              <w:jc w:val="center"/>
            </w:pPr>
            <w:r>
              <w:t>4</w:t>
            </w:r>
          </w:p>
        </w:tc>
        <w:tc>
          <w:tcPr>
            <w:tcW w:w="1035" w:type="dxa"/>
          </w:tcPr>
          <w:p w:rsidR="002D4493" w:rsidRPr="00DC11F5" w:rsidRDefault="002D4493" w:rsidP="006273FB">
            <w:pPr>
              <w:spacing w:line="216" w:lineRule="auto"/>
              <w:jc w:val="center"/>
            </w:pPr>
            <w:r>
              <w:t>4</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D4493" w:rsidRPr="00DC11F5" w:rsidRDefault="002D4493" w:rsidP="006273FB">
            <w:pPr>
              <w:spacing w:line="216" w:lineRule="auto"/>
              <w:jc w:val="center"/>
            </w:pPr>
            <w:r>
              <w:t>2</w:t>
            </w:r>
          </w:p>
        </w:tc>
        <w:tc>
          <w:tcPr>
            <w:tcW w:w="1035" w:type="dxa"/>
          </w:tcPr>
          <w:p w:rsidR="002D4493" w:rsidRPr="00DC11F5" w:rsidRDefault="002D4493" w:rsidP="006273FB">
            <w:pPr>
              <w:spacing w:line="216" w:lineRule="auto"/>
              <w:jc w:val="center"/>
            </w:pPr>
            <w:r>
              <w:t>4 (2*)</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D4493" w:rsidRDefault="002D4493" w:rsidP="006273FB">
            <w:pPr>
              <w:spacing w:line="216" w:lineRule="auto"/>
              <w:jc w:val="center"/>
            </w:pPr>
            <w:r>
              <w:t>4</w:t>
            </w:r>
          </w:p>
        </w:tc>
        <w:tc>
          <w:tcPr>
            <w:tcW w:w="1035" w:type="dxa"/>
          </w:tcPr>
          <w:p w:rsidR="002D4493" w:rsidRDefault="002D4493" w:rsidP="006273FB">
            <w:pPr>
              <w:spacing w:line="216" w:lineRule="auto"/>
              <w:jc w:val="center"/>
            </w:pPr>
            <w:r>
              <w:t>8</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D4493" w:rsidRDefault="002D4493" w:rsidP="006273FB">
            <w:pPr>
              <w:spacing w:line="216" w:lineRule="auto"/>
              <w:jc w:val="center"/>
            </w:pPr>
            <w:r>
              <w:t>4</w:t>
            </w:r>
          </w:p>
        </w:tc>
        <w:tc>
          <w:tcPr>
            <w:tcW w:w="1035" w:type="dxa"/>
          </w:tcPr>
          <w:p w:rsidR="002D4493" w:rsidRDefault="002D4493" w:rsidP="006273FB">
            <w:pPr>
              <w:spacing w:line="216" w:lineRule="auto"/>
              <w:jc w:val="center"/>
            </w:pPr>
            <w:r>
              <w:t>8 (2*)</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D4493" w:rsidRDefault="002D4493" w:rsidP="006273FB">
            <w:pPr>
              <w:spacing w:line="216" w:lineRule="auto"/>
              <w:jc w:val="center"/>
            </w:pPr>
            <w:r>
              <w:t>2</w:t>
            </w:r>
          </w:p>
        </w:tc>
        <w:tc>
          <w:tcPr>
            <w:tcW w:w="1035" w:type="dxa"/>
          </w:tcPr>
          <w:p w:rsidR="002D4493" w:rsidRDefault="002D4493" w:rsidP="006273FB">
            <w:pPr>
              <w:spacing w:line="216" w:lineRule="auto"/>
              <w:jc w:val="center"/>
            </w:pPr>
            <w:r>
              <w:t>8</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15"/>
              </w:numPr>
              <w:spacing w:line="216" w:lineRule="auto"/>
              <w:jc w:val="both"/>
            </w:pPr>
          </w:p>
        </w:tc>
        <w:tc>
          <w:tcPr>
            <w:tcW w:w="3607" w:type="dxa"/>
          </w:tcPr>
          <w:p w:rsidR="002D4493" w:rsidRPr="00D16228" w:rsidRDefault="002D4493"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D4493" w:rsidRDefault="002D4493" w:rsidP="006273FB">
            <w:pPr>
              <w:spacing w:line="216" w:lineRule="auto"/>
              <w:jc w:val="center"/>
            </w:pPr>
            <w:r>
              <w:t>4</w:t>
            </w:r>
          </w:p>
        </w:tc>
        <w:tc>
          <w:tcPr>
            <w:tcW w:w="1035" w:type="dxa"/>
          </w:tcPr>
          <w:p w:rsidR="002D4493" w:rsidRDefault="002D4493" w:rsidP="006273FB">
            <w:pPr>
              <w:spacing w:line="216" w:lineRule="auto"/>
              <w:jc w:val="center"/>
            </w:pPr>
            <w:r>
              <w:t>8 (3*)</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Pr>
        <w:tc>
          <w:tcPr>
            <w:tcW w:w="924" w:type="dxa"/>
          </w:tcPr>
          <w:p w:rsidR="002D4493" w:rsidRDefault="002D4493" w:rsidP="006273FB">
            <w:pPr>
              <w:pStyle w:val="ListParagraph"/>
              <w:numPr>
                <w:ilvl w:val="0"/>
                <w:numId w:val="7"/>
              </w:numPr>
              <w:spacing w:line="216" w:lineRule="auto"/>
              <w:ind w:left="0"/>
              <w:jc w:val="both"/>
            </w:pPr>
          </w:p>
        </w:tc>
        <w:tc>
          <w:tcPr>
            <w:tcW w:w="3607" w:type="dxa"/>
          </w:tcPr>
          <w:p w:rsidR="002D4493" w:rsidRPr="000472E3" w:rsidRDefault="002D4493" w:rsidP="006273FB">
            <w:pPr>
              <w:spacing w:line="216" w:lineRule="auto"/>
            </w:pPr>
            <w:r>
              <w:t>Итого во2 семестре</w:t>
            </w:r>
          </w:p>
        </w:tc>
        <w:tc>
          <w:tcPr>
            <w:tcW w:w="1173" w:type="dxa"/>
          </w:tcPr>
          <w:p w:rsidR="002D4493" w:rsidRDefault="002D4493" w:rsidP="006273FB">
            <w:pPr>
              <w:spacing w:line="216" w:lineRule="auto"/>
              <w:jc w:val="center"/>
            </w:pPr>
            <w:r>
              <w:t>20</w:t>
            </w:r>
          </w:p>
        </w:tc>
        <w:tc>
          <w:tcPr>
            <w:tcW w:w="1035" w:type="dxa"/>
          </w:tcPr>
          <w:p w:rsidR="002D4493" w:rsidRDefault="002D4493" w:rsidP="006273FB">
            <w:pPr>
              <w:spacing w:line="216" w:lineRule="auto"/>
              <w:jc w:val="center"/>
            </w:pPr>
            <w:r>
              <w:t>38 (</w:t>
            </w:r>
            <w:r w:rsidRPr="00FE4416">
              <w:rPr>
                <w:u w:val="single"/>
              </w:rPr>
              <w:t>7</w:t>
            </w:r>
            <w:r>
              <w:t>*)</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48</w:t>
            </w:r>
          </w:p>
        </w:tc>
      </w:tr>
      <w:tr w:rsidR="002D4493" w:rsidRPr="00DC11F5" w:rsidTr="006273FB">
        <w:tc>
          <w:tcPr>
            <w:tcW w:w="9726" w:type="dxa"/>
            <w:gridSpan w:val="7"/>
          </w:tcPr>
          <w:p w:rsidR="002D4493" w:rsidRDefault="002D4493" w:rsidP="006273FB">
            <w:pPr>
              <w:spacing w:line="216" w:lineRule="auto"/>
              <w:jc w:val="center"/>
            </w:pPr>
            <w:r>
              <w:t>3 семестр</w:t>
            </w:r>
          </w:p>
        </w:tc>
      </w:tr>
      <w:tr w:rsidR="002D4493" w:rsidRPr="00DC11F5" w:rsidTr="006273FB">
        <w:trPr>
          <w:gridAfter w:val="1"/>
          <w:wAfter w:w="7" w:type="dxa"/>
          <w:trHeight w:val="58"/>
        </w:trPr>
        <w:tc>
          <w:tcPr>
            <w:tcW w:w="924" w:type="dxa"/>
          </w:tcPr>
          <w:p w:rsidR="002D4493" w:rsidRPr="00DC11F5" w:rsidRDefault="002D4493" w:rsidP="006273FB">
            <w:pPr>
              <w:spacing w:line="216" w:lineRule="auto"/>
              <w:jc w:val="both"/>
            </w:pPr>
            <w:r>
              <w:t>7.</w:t>
            </w:r>
          </w:p>
        </w:tc>
        <w:tc>
          <w:tcPr>
            <w:tcW w:w="3607" w:type="dxa"/>
          </w:tcPr>
          <w:p w:rsidR="002D4493" w:rsidRPr="000472E3" w:rsidRDefault="002D4493" w:rsidP="006273FB">
            <w:pPr>
              <w:spacing w:line="216" w:lineRule="auto"/>
              <w:jc w:val="both"/>
            </w:pPr>
            <w:r>
              <w:t>Правовые основы проектной деятельности</w:t>
            </w:r>
          </w:p>
        </w:tc>
        <w:tc>
          <w:tcPr>
            <w:tcW w:w="1173" w:type="dxa"/>
          </w:tcPr>
          <w:p w:rsidR="002D4493" w:rsidRPr="00DC11F5" w:rsidRDefault="002D4493" w:rsidP="006273FB">
            <w:pPr>
              <w:spacing w:line="216" w:lineRule="auto"/>
              <w:jc w:val="center"/>
            </w:pPr>
            <w:r>
              <w:t>4</w:t>
            </w:r>
          </w:p>
        </w:tc>
        <w:tc>
          <w:tcPr>
            <w:tcW w:w="1035" w:type="dxa"/>
          </w:tcPr>
          <w:p w:rsidR="002D4493" w:rsidRPr="00DC11F5" w:rsidRDefault="002D4493" w:rsidP="006273FB">
            <w:pPr>
              <w:spacing w:line="216" w:lineRule="auto"/>
              <w:jc w:val="center"/>
            </w:pPr>
            <w:r>
              <w:t>2</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8</w:t>
            </w:r>
          </w:p>
        </w:tc>
      </w:tr>
      <w:tr w:rsidR="002D4493" w:rsidRPr="00DC11F5" w:rsidTr="006273FB">
        <w:trPr>
          <w:gridAfter w:val="1"/>
          <w:wAfter w:w="7" w:type="dxa"/>
          <w:trHeight w:val="58"/>
        </w:trPr>
        <w:tc>
          <w:tcPr>
            <w:tcW w:w="924" w:type="dxa"/>
          </w:tcPr>
          <w:p w:rsidR="002D4493" w:rsidRDefault="002D4493" w:rsidP="006273FB">
            <w:pPr>
              <w:spacing w:line="216" w:lineRule="auto"/>
              <w:jc w:val="both"/>
            </w:pPr>
            <w:r>
              <w:t>8.</w:t>
            </w:r>
          </w:p>
        </w:tc>
        <w:tc>
          <w:tcPr>
            <w:tcW w:w="3607" w:type="dxa"/>
          </w:tcPr>
          <w:p w:rsidR="002D4493" w:rsidRPr="00BD3C31" w:rsidRDefault="002D4493" w:rsidP="006273FB">
            <w:pPr>
              <w:spacing w:line="216" w:lineRule="auto"/>
              <w:jc w:val="both"/>
            </w:pPr>
            <w:r w:rsidRPr="00BD3C31">
              <w:t>Разработка требований к результату</w:t>
            </w:r>
          </w:p>
        </w:tc>
        <w:tc>
          <w:tcPr>
            <w:tcW w:w="1173" w:type="dxa"/>
          </w:tcPr>
          <w:p w:rsidR="002D4493" w:rsidRDefault="002D4493" w:rsidP="006273FB">
            <w:pPr>
              <w:spacing w:line="216" w:lineRule="auto"/>
              <w:jc w:val="center"/>
            </w:pPr>
            <w:r>
              <w:t>4</w:t>
            </w:r>
          </w:p>
        </w:tc>
        <w:tc>
          <w:tcPr>
            <w:tcW w:w="1035" w:type="dxa"/>
          </w:tcPr>
          <w:p w:rsidR="002D4493" w:rsidRDefault="002D4493" w:rsidP="006273FB">
            <w:pPr>
              <w:spacing w:line="216" w:lineRule="auto"/>
              <w:jc w:val="center"/>
            </w:pPr>
            <w:r>
              <w:t>8 (2*)</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8</w:t>
            </w:r>
          </w:p>
        </w:tc>
      </w:tr>
      <w:tr w:rsidR="002D4493" w:rsidRPr="00DC11F5" w:rsidTr="006273FB">
        <w:trPr>
          <w:gridAfter w:val="1"/>
          <w:wAfter w:w="7" w:type="dxa"/>
          <w:trHeight w:val="263"/>
        </w:trPr>
        <w:tc>
          <w:tcPr>
            <w:tcW w:w="924" w:type="dxa"/>
          </w:tcPr>
          <w:p w:rsidR="002D4493" w:rsidRDefault="002D4493" w:rsidP="006273FB">
            <w:pPr>
              <w:spacing w:line="216" w:lineRule="auto"/>
              <w:jc w:val="both"/>
            </w:pPr>
            <w:r>
              <w:t>9.</w:t>
            </w:r>
          </w:p>
        </w:tc>
        <w:tc>
          <w:tcPr>
            <w:tcW w:w="3607" w:type="dxa"/>
          </w:tcPr>
          <w:p w:rsidR="002D4493" w:rsidRPr="0011664E" w:rsidRDefault="002D4493" w:rsidP="006273FB">
            <w:pPr>
              <w:shd w:val="clear" w:color="auto" w:fill="FFFFFF"/>
              <w:spacing w:line="216" w:lineRule="auto"/>
              <w:rPr>
                <w:bCs/>
              </w:rPr>
            </w:pPr>
            <w:r w:rsidRPr="00BA153A">
              <w:t>Жизненный цикл проекта</w:t>
            </w:r>
          </w:p>
        </w:tc>
        <w:tc>
          <w:tcPr>
            <w:tcW w:w="1173" w:type="dxa"/>
          </w:tcPr>
          <w:p w:rsidR="002D4493" w:rsidRDefault="002D4493" w:rsidP="006273FB">
            <w:pPr>
              <w:spacing w:line="216" w:lineRule="auto"/>
              <w:jc w:val="center"/>
            </w:pPr>
            <w:r>
              <w:t>2</w:t>
            </w:r>
          </w:p>
          <w:p w:rsidR="002D4493" w:rsidRDefault="002D4493" w:rsidP="006273FB">
            <w:pPr>
              <w:spacing w:line="216" w:lineRule="auto"/>
              <w:jc w:val="center"/>
            </w:pPr>
          </w:p>
        </w:tc>
        <w:tc>
          <w:tcPr>
            <w:tcW w:w="1035" w:type="dxa"/>
          </w:tcPr>
          <w:p w:rsidR="002D4493" w:rsidRDefault="002D4493" w:rsidP="006273FB">
            <w:pPr>
              <w:spacing w:line="216" w:lineRule="auto"/>
              <w:jc w:val="center"/>
            </w:pPr>
            <w:r>
              <w:t>4</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8</w:t>
            </w:r>
          </w:p>
        </w:tc>
      </w:tr>
      <w:tr w:rsidR="002D4493" w:rsidRPr="00DC11F5" w:rsidTr="006273FB">
        <w:trPr>
          <w:gridAfter w:val="1"/>
          <w:wAfter w:w="7" w:type="dxa"/>
          <w:trHeight w:val="263"/>
        </w:trPr>
        <w:tc>
          <w:tcPr>
            <w:tcW w:w="924" w:type="dxa"/>
          </w:tcPr>
          <w:p w:rsidR="002D4493" w:rsidRDefault="002D4493" w:rsidP="006273FB">
            <w:pPr>
              <w:spacing w:line="216" w:lineRule="auto"/>
              <w:jc w:val="both"/>
            </w:pPr>
            <w:r>
              <w:t>10.</w:t>
            </w:r>
          </w:p>
        </w:tc>
        <w:tc>
          <w:tcPr>
            <w:tcW w:w="3607" w:type="dxa"/>
          </w:tcPr>
          <w:p w:rsidR="002D4493" w:rsidRPr="0011664E" w:rsidRDefault="002D4493" w:rsidP="006273FB">
            <w:pPr>
              <w:shd w:val="clear" w:color="auto" w:fill="FFFFFF"/>
              <w:spacing w:line="216" w:lineRule="auto"/>
              <w:rPr>
                <w:rStyle w:val="Strong"/>
                <w:b w:val="0"/>
              </w:rPr>
            </w:pPr>
            <w:r>
              <w:t>П</w:t>
            </w:r>
            <w:r w:rsidRPr="003B4D7C">
              <w:t>ланирование проекта</w:t>
            </w:r>
          </w:p>
        </w:tc>
        <w:tc>
          <w:tcPr>
            <w:tcW w:w="1173" w:type="dxa"/>
          </w:tcPr>
          <w:p w:rsidR="002D4493" w:rsidRDefault="002D4493" w:rsidP="006273FB">
            <w:pPr>
              <w:spacing w:line="216" w:lineRule="auto"/>
              <w:jc w:val="center"/>
            </w:pPr>
            <w:r>
              <w:t>4</w:t>
            </w:r>
          </w:p>
        </w:tc>
        <w:tc>
          <w:tcPr>
            <w:tcW w:w="1035" w:type="dxa"/>
          </w:tcPr>
          <w:p w:rsidR="002D4493" w:rsidRDefault="002D4493" w:rsidP="006273FB">
            <w:pPr>
              <w:spacing w:line="216" w:lineRule="auto"/>
              <w:jc w:val="center"/>
            </w:pPr>
            <w:r>
              <w:t>8 (2*)</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10</w:t>
            </w:r>
          </w:p>
        </w:tc>
      </w:tr>
      <w:tr w:rsidR="002D4493" w:rsidRPr="00DC11F5" w:rsidTr="006273FB">
        <w:trPr>
          <w:gridAfter w:val="1"/>
          <w:wAfter w:w="7" w:type="dxa"/>
          <w:trHeight w:val="263"/>
        </w:trPr>
        <w:tc>
          <w:tcPr>
            <w:tcW w:w="924" w:type="dxa"/>
          </w:tcPr>
          <w:p w:rsidR="002D4493" w:rsidRDefault="002D4493" w:rsidP="006273FB">
            <w:pPr>
              <w:spacing w:line="216" w:lineRule="auto"/>
              <w:jc w:val="both"/>
            </w:pPr>
            <w:r>
              <w:t>11.</w:t>
            </w:r>
          </w:p>
        </w:tc>
        <w:tc>
          <w:tcPr>
            <w:tcW w:w="3607" w:type="dxa"/>
          </w:tcPr>
          <w:p w:rsidR="002D4493" w:rsidRPr="0011664E" w:rsidRDefault="002D4493" w:rsidP="006273FB">
            <w:pPr>
              <w:shd w:val="clear" w:color="auto" w:fill="FFFFFF"/>
              <w:spacing w:line="216" w:lineRule="auto"/>
              <w:rPr>
                <w:rStyle w:val="Strong"/>
                <w:b w:val="0"/>
              </w:rPr>
            </w:pPr>
            <w:r w:rsidRPr="00B67A91">
              <w:t>Бюджет проекта</w:t>
            </w:r>
          </w:p>
        </w:tc>
        <w:tc>
          <w:tcPr>
            <w:tcW w:w="1173" w:type="dxa"/>
          </w:tcPr>
          <w:p w:rsidR="002D4493" w:rsidRDefault="002D4493" w:rsidP="006273FB">
            <w:pPr>
              <w:spacing w:line="216" w:lineRule="auto"/>
              <w:jc w:val="center"/>
            </w:pPr>
            <w:r>
              <w:t>2</w:t>
            </w:r>
          </w:p>
        </w:tc>
        <w:tc>
          <w:tcPr>
            <w:tcW w:w="1035" w:type="dxa"/>
          </w:tcPr>
          <w:p w:rsidR="002D4493" w:rsidRDefault="002D4493" w:rsidP="006273FB">
            <w:pPr>
              <w:spacing w:line="216" w:lineRule="auto"/>
              <w:jc w:val="center"/>
            </w:pPr>
            <w:r>
              <w:t>4 (2*)</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10</w:t>
            </w:r>
          </w:p>
        </w:tc>
      </w:tr>
      <w:tr w:rsidR="002D4493" w:rsidRPr="00DC11F5" w:rsidTr="006273FB">
        <w:trPr>
          <w:gridAfter w:val="1"/>
          <w:wAfter w:w="7" w:type="dxa"/>
          <w:trHeight w:val="263"/>
        </w:trPr>
        <w:tc>
          <w:tcPr>
            <w:tcW w:w="924" w:type="dxa"/>
          </w:tcPr>
          <w:p w:rsidR="002D4493" w:rsidRDefault="002D4493" w:rsidP="006273FB">
            <w:pPr>
              <w:spacing w:line="216" w:lineRule="auto"/>
              <w:jc w:val="both"/>
            </w:pPr>
            <w:r>
              <w:t>12.</w:t>
            </w:r>
          </w:p>
        </w:tc>
        <w:tc>
          <w:tcPr>
            <w:tcW w:w="3607" w:type="dxa"/>
          </w:tcPr>
          <w:p w:rsidR="002D4493" w:rsidRPr="0011664E" w:rsidRDefault="002D4493" w:rsidP="006273FB">
            <w:pPr>
              <w:shd w:val="clear" w:color="auto" w:fill="FFFFFF"/>
              <w:spacing w:line="216" w:lineRule="auto"/>
              <w:rPr>
                <w:rStyle w:val="Strong"/>
                <w:b w:val="0"/>
              </w:rPr>
            </w:pPr>
            <w:r>
              <w:t>Риски проекта</w:t>
            </w:r>
          </w:p>
        </w:tc>
        <w:tc>
          <w:tcPr>
            <w:tcW w:w="1173" w:type="dxa"/>
          </w:tcPr>
          <w:p w:rsidR="002D4493" w:rsidRDefault="002D4493" w:rsidP="006273FB">
            <w:pPr>
              <w:spacing w:line="216" w:lineRule="auto"/>
              <w:jc w:val="center"/>
            </w:pPr>
            <w:r>
              <w:t>2</w:t>
            </w:r>
          </w:p>
        </w:tc>
        <w:tc>
          <w:tcPr>
            <w:tcW w:w="1035" w:type="dxa"/>
          </w:tcPr>
          <w:p w:rsidR="002D4493" w:rsidRDefault="002D4493" w:rsidP="006273FB">
            <w:pPr>
              <w:spacing w:line="216" w:lineRule="auto"/>
              <w:jc w:val="center"/>
            </w:pPr>
            <w:r>
              <w:t>8</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10</w:t>
            </w:r>
          </w:p>
        </w:tc>
      </w:tr>
      <w:tr w:rsidR="002D4493" w:rsidRPr="00DC11F5" w:rsidTr="006273FB">
        <w:trPr>
          <w:gridAfter w:val="1"/>
          <w:wAfter w:w="7" w:type="dxa"/>
        </w:trPr>
        <w:tc>
          <w:tcPr>
            <w:tcW w:w="924" w:type="dxa"/>
          </w:tcPr>
          <w:p w:rsidR="002D4493" w:rsidRDefault="002D4493" w:rsidP="006273FB">
            <w:pPr>
              <w:pStyle w:val="ListParagraph"/>
              <w:numPr>
                <w:ilvl w:val="0"/>
                <w:numId w:val="7"/>
              </w:numPr>
              <w:spacing w:line="216" w:lineRule="auto"/>
              <w:ind w:left="0"/>
              <w:jc w:val="both"/>
            </w:pPr>
          </w:p>
        </w:tc>
        <w:tc>
          <w:tcPr>
            <w:tcW w:w="3607" w:type="dxa"/>
          </w:tcPr>
          <w:p w:rsidR="002D4493" w:rsidRDefault="002D4493" w:rsidP="006273FB">
            <w:pPr>
              <w:spacing w:line="216" w:lineRule="auto"/>
              <w:jc w:val="both"/>
              <w:rPr>
                <w:bCs/>
              </w:rPr>
            </w:pPr>
            <w:r>
              <w:rPr>
                <w:bCs/>
              </w:rPr>
              <w:t>Итого в 3 семестре</w:t>
            </w:r>
          </w:p>
        </w:tc>
        <w:tc>
          <w:tcPr>
            <w:tcW w:w="1173" w:type="dxa"/>
          </w:tcPr>
          <w:p w:rsidR="002D4493" w:rsidRDefault="002D4493" w:rsidP="006273FB">
            <w:pPr>
              <w:spacing w:line="216" w:lineRule="auto"/>
              <w:jc w:val="center"/>
            </w:pPr>
            <w:r>
              <w:t>18</w:t>
            </w:r>
          </w:p>
        </w:tc>
        <w:tc>
          <w:tcPr>
            <w:tcW w:w="1035" w:type="dxa"/>
          </w:tcPr>
          <w:p w:rsidR="002D4493" w:rsidRDefault="002D4493" w:rsidP="006273FB">
            <w:pPr>
              <w:spacing w:line="216" w:lineRule="auto"/>
              <w:jc w:val="center"/>
            </w:pPr>
            <w:r>
              <w:t>34 (</w:t>
            </w:r>
            <w:r w:rsidRPr="00FE4416">
              <w:rPr>
                <w:u w:val="single"/>
              </w:rPr>
              <w:t>6</w:t>
            </w:r>
            <w:r>
              <w:t>*)</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54</w:t>
            </w:r>
          </w:p>
        </w:tc>
      </w:tr>
      <w:tr w:rsidR="002D4493" w:rsidRPr="00DC11F5" w:rsidTr="006273FB">
        <w:tc>
          <w:tcPr>
            <w:tcW w:w="9726" w:type="dxa"/>
            <w:gridSpan w:val="7"/>
          </w:tcPr>
          <w:p w:rsidR="002D4493" w:rsidRPr="00DC11F5" w:rsidRDefault="002D4493" w:rsidP="006273FB">
            <w:pPr>
              <w:spacing w:line="216" w:lineRule="auto"/>
              <w:jc w:val="center"/>
            </w:pPr>
            <w:r>
              <w:t>4 семестр</w:t>
            </w:r>
          </w:p>
        </w:tc>
      </w:tr>
      <w:tr w:rsidR="002D4493" w:rsidRPr="00DC11F5" w:rsidTr="006273FB">
        <w:trPr>
          <w:gridAfter w:val="1"/>
          <w:wAfter w:w="7" w:type="dxa"/>
        </w:trPr>
        <w:tc>
          <w:tcPr>
            <w:tcW w:w="924" w:type="dxa"/>
          </w:tcPr>
          <w:p w:rsidR="002D4493" w:rsidRPr="00DC11F5" w:rsidRDefault="002D4493" w:rsidP="006273FB">
            <w:pPr>
              <w:pStyle w:val="ListParagraph"/>
              <w:spacing w:line="216" w:lineRule="auto"/>
              <w:ind w:left="0"/>
              <w:jc w:val="both"/>
            </w:pPr>
            <w:r>
              <w:t>13.</w:t>
            </w:r>
          </w:p>
        </w:tc>
        <w:tc>
          <w:tcPr>
            <w:tcW w:w="3607" w:type="dxa"/>
          </w:tcPr>
          <w:p w:rsidR="002D4493" w:rsidRPr="00DC11F5" w:rsidRDefault="002D4493" w:rsidP="006273FB">
            <w:pPr>
              <w:spacing w:line="216" w:lineRule="auto"/>
              <w:jc w:val="both"/>
            </w:pPr>
            <w:r w:rsidRPr="00EA281C">
              <w:t>Методы управления проектами на этапе реализации</w:t>
            </w:r>
          </w:p>
        </w:tc>
        <w:tc>
          <w:tcPr>
            <w:tcW w:w="1173" w:type="dxa"/>
          </w:tcPr>
          <w:p w:rsidR="002D4493" w:rsidRDefault="002D4493" w:rsidP="006273FB">
            <w:pPr>
              <w:spacing w:line="216" w:lineRule="auto"/>
              <w:jc w:val="center"/>
            </w:pPr>
            <w:r>
              <w:t>6</w:t>
            </w:r>
          </w:p>
        </w:tc>
        <w:tc>
          <w:tcPr>
            <w:tcW w:w="1035" w:type="dxa"/>
          </w:tcPr>
          <w:p w:rsidR="002D4493" w:rsidRDefault="002D4493" w:rsidP="006273FB">
            <w:pPr>
              <w:spacing w:line="216" w:lineRule="auto"/>
              <w:jc w:val="center"/>
            </w:pPr>
            <w:r>
              <w:t>10</w:t>
            </w:r>
          </w:p>
        </w:tc>
        <w:tc>
          <w:tcPr>
            <w:tcW w:w="838" w:type="dxa"/>
          </w:tcPr>
          <w:p w:rsidR="002D4493" w:rsidRPr="00DC11F5" w:rsidRDefault="002D4493" w:rsidP="006273FB">
            <w:pPr>
              <w:spacing w:line="216" w:lineRule="auto"/>
              <w:jc w:val="center"/>
            </w:pPr>
          </w:p>
        </w:tc>
        <w:tc>
          <w:tcPr>
            <w:tcW w:w="2142" w:type="dxa"/>
          </w:tcPr>
          <w:p w:rsidR="002D4493" w:rsidRPr="00DC11F5" w:rsidRDefault="002D4493" w:rsidP="006273FB">
            <w:pPr>
              <w:spacing w:line="216" w:lineRule="auto"/>
              <w:jc w:val="center"/>
            </w:pPr>
            <w:r>
              <w:t>12</w:t>
            </w:r>
          </w:p>
        </w:tc>
      </w:tr>
      <w:tr w:rsidR="002D4493" w:rsidRPr="00DC11F5" w:rsidTr="006273FB">
        <w:trPr>
          <w:gridAfter w:val="1"/>
          <w:wAfter w:w="7" w:type="dxa"/>
        </w:trPr>
        <w:tc>
          <w:tcPr>
            <w:tcW w:w="924" w:type="dxa"/>
          </w:tcPr>
          <w:p w:rsidR="002D4493" w:rsidRDefault="002D4493" w:rsidP="006273FB">
            <w:pPr>
              <w:pStyle w:val="ListParagraph"/>
              <w:spacing w:line="216" w:lineRule="auto"/>
              <w:ind w:left="0"/>
              <w:jc w:val="both"/>
            </w:pPr>
            <w:r>
              <w:t>14.</w:t>
            </w:r>
          </w:p>
        </w:tc>
        <w:tc>
          <w:tcPr>
            <w:tcW w:w="3607" w:type="dxa"/>
          </w:tcPr>
          <w:p w:rsidR="002D4493" w:rsidRPr="00DC11F5" w:rsidRDefault="002D4493" w:rsidP="006273FB">
            <w:pPr>
              <w:spacing w:line="216" w:lineRule="auto"/>
              <w:jc w:val="both"/>
            </w:pPr>
            <w:r>
              <w:t>О</w:t>
            </w:r>
            <w:r w:rsidRPr="00EA281C">
              <w:t>ценка хода реализации проекта</w:t>
            </w:r>
          </w:p>
        </w:tc>
        <w:tc>
          <w:tcPr>
            <w:tcW w:w="1173" w:type="dxa"/>
          </w:tcPr>
          <w:p w:rsidR="002D4493" w:rsidRDefault="002D4493" w:rsidP="006273FB">
            <w:pPr>
              <w:spacing w:line="216" w:lineRule="auto"/>
              <w:jc w:val="center"/>
            </w:pPr>
            <w:r>
              <w:t>6</w:t>
            </w:r>
          </w:p>
        </w:tc>
        <w:tc>
          <w:tcPr>
            <w:tcW w:w="1035" w:type="dxa"/>
          </w:tcPr>
          <w:p w:rsidR="002D4493" w:rsidRDefault="002D4493" w:rsidP="006273FB">
            <w:pPr>
              <w:spacing w:line="216" w:lineRule="auto"/>
              <w:jc w:val="center"/>
            </w:pPr>
            <w:r>
              <w:t>10</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10</w:t>
            </w:r>
          </w:p>
        </w:tc>
      </w:tr>
      <w:tr w:rsidR="002D4493" w:rsidRPr="00DC11F5" w:rsidTr="006273FB">
        <w:trPr>
          <w:gridAfter w:val="1"/>
          <w:wAfter w:w="7" w:type="dxa"/>
        </w:trPr>
        <w:tc>
          <w:tcPr>
            <w:tcW w:w="924" w:type="dxa"/>
          </w:tcPr>
          <w:p w:rsidR="002D4493" w:rsidRDefault="002D4493" w:rsidP="006273FB">
            <w:pPr>
              <w:pStyle w:val="ListParagraph"/>
              <w:spacing w:line="216" w:lineRule="auto"/>
              <w:ind w:left="0"/>
              <w:jc w:val="both"/>
            </w:pPr>
            <w:r>
              <w:t>15.</w:t>
            </w:r>
          </w:p>
        </w:tc>
        <w:tc>
          <w:tcPr>
            <w:tcW w:w="3607" w:type="dxa"/>
          </w:tcPr>
          <w:p w:rsidR="002D4493" w:rsidRDefault="002D4493" w:rsidP="006273FB">
            <w:pPr>
              <w:spacing w:line="216" w:lineRule="auto"/>
              <w:jc w:val="both"/>
            </w:pPr>
            <w:r w:rsidRPr="00516187">
              <w:t>Сдача-приемка продукта проекта</w:t>
            </w:r>
          </w:p>
          <w:p w:rsidR="002D4493" w:rsidRPr="00DC11F5" w:rsidRDefault="002D4493" w:rsidP="006273FB">
            <w:pPr>
              <w:spacing w:line="216" w:lineRule="auto"/>
              <w:jc w:val="both"/>
            </w:pPr>
            <w:r>
              <w:t>(</w:t>
            </w:r>
            <w:r w:rsidRPr="00B842DF">
              <w:t>Итоговое представление результатов проекта</w:t>
            </w:r>
            <w:r>
              <w:t>)</w:t>
            </w:r>
          </w:p>
        </w:tc>
        <w:tc>
          <w:tcPr>
            <w:tcW w:w="1173" w:type="dxa"/>
          </w:tcPr>
          <w:p w:rsidR="002D4493" w:rsidRDefault="002D4493" w:rsidP="006273FB">
            <w:pPr>
              <w:spacing w:line="216" w:lineRule="auto"/>
              <w:jc w:val="center"/>
            </w:pPr>
            <w:r>
              <w:t>6</w:t>
            </w:r>
          </w:p>
        </w:tc>
        <w:tc>
          <w:tcPr>
            <w:tcW w:w="1035" w:type="dxa"/>
          </w:tcPr>
          <w:p w:rsidR="002D4493" w:rsidRDefault="002D4493" w:rsidP="006273FB">
            <w:pPr>
              <w:spacing w:line="216" w:lineRule="auto"/>
              <w:jc w:val="center"/>
            </w:pPr>
            <w:r>
              <w:t>16 (7*)</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12</w:t>
            </w:r>
          </w:p>
        </w:tc>
      </w:tr>
      <w:tr w:rsidR="002D4493" w:rsidRPr="00DC11F5" w:rsidTr="006273FB">
        <w:trPr>
          <w:gridAfter w:val="1"/>
          <w:wAfter w:w="7" w:type="dxa"/>
        </w:trPr>
        <w:tc>
          <w:tcPr>
            <w:tcW w:w="924" w:type="dxa"/>
          </w:tcPr>
          <w:p w:rsidR="002D4493" w:rsidRDefault="002D4493" w:rsidP="006273FB">
            <w:pPr>
              <w:pStyle w:val="ListParagraph"/>
              <w:numPr>
                <w:ilvl w:val="0"/>
                <w:numId w:val="7"/>
              </w:numPr>
              <w:spacing w:line="216" w:lineRule="auto"/>
              <w:ind w:left="0"/>
              <w:jc w:val="both"/>
            </w:pPr>
          </w:p>
        </w:tc>
        <w:tc>
          <w:tcPr>
            <w:tcW w:w="3607" w:type="dxa"/>
          </w:tcPr>
          <w:p w:rsidR="002D4493" w:rsidRPr="00DC11F5" w:rsidRDefault="002D4493" w:rsidP="006273FB">
            <w:pPr>
              <w:spacing w:line="216" w:lineRule="auto"/>
              <w:jc w:val="both"/>
            </w:pPr>
            <w:r>
              <w:rPr>
                <w:bCs/>
              </w:rPr>
              <w:t>Итого в 4 семестре</w:t>
            </w:r>
          </w:p>
        </w:tc>
        <w:tc>
          <w:tcPr>
            <w:tcW w:w="1173" w:type="dxa"/>
          </w:tcPr>
          <w:p w:rsidR="002D4493" w:rsidRDefault="002D4493" w:rsidP="006273FB">
            <w:pPr>
              <w:spacing w:line="216" w:lineRule="auto"/>
              <w:jc w:val="center"/>
            </w:pPr>
            <w:r>
              <w:t>18</w:t>
            </w:r>
          </w:p>
        </w:tc>
        <w:tc>
          <w:tcPr>
            <w:tcW w:w="1035" w:type="dxa"/>
          </w:tcPr>
          <w:p w:rsidR="002D4493" w:rsidRDefault="002D4493" w:rsidP="006273FB">
            <w:pPr>
              <w:spacing w:line="216" w:lineRule="auto"/>
              <w:jc w:val="center"/>
            </w:pPr>
            <w:r>
              <w:t>36 (</w:t>
            </w:r>
            <w:r w:rsidRPr="00FE4416">
              <w:rPr>
                <w:u w:val="single"/>
              </w:rPr>
              <w:t>7</w:t>
            </w:r>
            <w:r>
              <w:t>*)</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34</w:t>
            </w:r>
          </w:p>
        </w:tc>
      </w:tr>
      <w:tr w:rsidR="002D4493" w:rsidRPr="00DC11F5" w:rsidTr="006273FB">
        <w:trPr>
          <w:gridAfter w:val="1"/>
          <w:wAfter w:w="7" w:type="dxa"/>
        </w:trPr>
        <w:tc>
          <w:tcPr>
            <w:tcW w:w="924" w:type="dxa"/>
          </w:tcPr>
          <w:p w:rsidR="002D4493" w:rsidRDefault="002D4493" w:rsidP="006273FB">
            <w:pPr>
              <w:pStyle w:val="ListParagraph"/>
              <w:numPr>
                <w:ilvl w:val="0"/>
                <w:numId w:val="7"/>
              </w:numPr>
              <w:spacing w:line="216" w:lineRule="auto"/>
              <w:ind w:left="0"/>
              <w:jc w:val="both"/>
            </w:pPr>
          </w:p>
        </w:tc>
        <w:tc>
          <w:tcPr>
            <w:tcW w:w="3607" w:type="dxa"/>
          </w:tcPr>
          <w:p w:rsidR="002D4493" w:rsidRPr="009569CB" w:rsidRDefault="002D4493" w:rsidP="006273FB">
            <w:pPr>
              <w:spacing w:line="216" w:lineRule="auto"/>
              <w:jc w:val="both"/>
              <w:rPr>
                <w:b/>
                <w:bCs/>
              </w:rPr>
            </w:pPr>
            <w:r w:rsidRPr="009569CB">
              <w:rPr>
                <w:b/>
                <w:bCs/>
              </w:rPr>
              <w:t xml:space="preserve">Итого </w:t>
            </w:r>
          </w:p>
        </w:tc>
        <w:tc>
          <w:tcPr>
            <w:tcW w:w="1173" w:type="dxa"/>
          </w:tcPr>
          <w:p w:rsidR="002D4493" w:rsidRDefault="002D4493" w:rsidP="006273FB">
            <w:pPr>
              <w:spacing w:line="216" w:lineRule="auto"/>
              <w:jc w:val="center"/>
            </w:pPr>
            <w:r>
              <w:t>56</w:t>
            </w:r>
          </w:p>
        </w:tc>
        <w:tc>
          <w:tcPr>
            <w:tcW w:w="1035" w:type="dxa"/>
          </w:tcPr>
          <w:p w:rsidR="002D4493" w:rsidRDefault="002D4493" w:rsidP="006273FB">
            <w:pPr>
              <w:spacing w:line="216" w:lineRule="auto"/>
              <w:jc w:val="center"/>
            </w:pPr>
            <w:r>
              <w:t>108</w:t>
            </w:r>
          </w:p>
        </w:tc>
        <w:tc>
          <w:tcPr>
            <w:tcW w:w="838" w:type="dxa"/>
          </w:tcPr>
          <w:p w:rsidR="002D4493" w:rsidRPr="00DC11F5" w:rsidRDefault="002D4493" w:rsidP="006273FB">
            <w:pPr>
              <w:spacing w:line="216" w:lineRule="auto"/>
              <w:jc w:val="center"/>
            </w:pPr>
          </w:p>
        </w:tc>
        <w:tc>
          <w:tcPr>
            <w:tcW w:w="2142" w:type="dxa"/>
          </w:tcPr>
          <w:p w:rsidR="002D4493" w:rsidRDefault="002D4493" w:rsidP="006273FB">
            <w:pPr>
              <w:spacing w:line="216" w:lineRule="auto"/>
              <w:jc w:val="center"/>
            </w:pPr>
            <w:r>
              <w:t>136</w:t>
            </w:r>
          </w:p>
        </w:tc>
      </w:tr>
    </w:tbl>
    <w:p w:rsidR="002D4493" w:rsidRDefault="002D4493" w:rsidP="00131E87">
      <w:pPr>
        <w:ind w:left="360"/>
        <w:jc w:val="both"/>
      </w:pPr>
      <w:r w:rsidRPr="002900BE">
        <w:t xml:space="preserve">*- </w:t>
      </w:r>
      <w:r w:rsidRPr="00C5412C">
        <w:t>реализуется в форме практической подготовки</w:t>
      </w:r>
    </w:p>
    <w:p w:rsidR="002D4493" w:rsidRDefault="002D4493" w:rsidP="002900BE">
      <w:pPr>
        <w:autoSpaceDE w:val="0"/>
        <w:autoSpaceDN w:val="0"/>
        <w:adjustRightInd w:val="0"/>
        <w:ind w:left="360"/>
        <w:jc w:val="both"/>
      </w:pPr>
    </w:p>
    <w:p w:rsidR="002D4493" w:rsidRDefault="002D4493" w:rsidP="00210D37">
      <w:pPr>
        <w:pStyle w:val="ListParagraph"/>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p w:rsidR="002D4493" w:rsidRPr="00DC11F5" w:rsidRDefault="002D4493" w:rsidP="00210D37">
      <w:pPr>
        <w:pStyle w:val="ListParagraph"/>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4"/>
        <w:gridCol w:w="3607"/>
        <w:gridCol w:w="1173"/>
        <w:gridCol w:w="1035"/>
        <w:gridCol w:w="838"/>
        <w:gridCol w:w="2142"/>
        <w:gridCol w:w="7"/>
      </w:tblGrid>
      <w:tr w:rsidR="002D4493" w:rsidRPr="00DC11F5" w:rsidTr="002768AD">
        <w:trPr>
          <w:gridAfter w:val="1"/>
          <w:wAfter w:w="7" w:type="dxa"/>
        </w:trPr>
        <w:tc>
          <w:tcPr>
            <w:tcW w:w="924" w:type="dxa"/>
            <w:vMerge w:val="restart"/>
          </w:tcPr>
          <w:p w:rsidR="002D4493" w:rsidRPr="00DC11F5" w:rsidRDefault="002D4493" w:rsidP="002768AD">
            <w:pPr>
              <w:spacing w:line="216" w:lineRule="auto"/>
              <w:jc w:val="center"/>
              <w:rPr>
                <w:b/>
              </w:rPr>
            </w:pPr>
          </w:p>
          <w:p w:rsidR="002D4493" w:rsidRPr="00DC11F5" w:rsidRDefault="002D4493" w:rsidP="002768AD">
            <w:pPr>
              <w:spacing w:line="216" w:lineRule="auto"/>
              <w:jc w:val="center"/>
              <w:rPr>
                <w:b/>
              </w:rPr>
            </w:pPr>
            <w:r w:rsidRPr="00DC11F5">
              <w:rPr>
                <w:b/>
              </w:rPr>
              <w:t>№ п/п</w:t>
            </w:r>
          </w:p>
        </w:tc>
        <w:tc>
          <w:tcPr>
            <w:tcW w:w="3607" w:type="dxa"/>
            <w:vMerge w:val="restart"/>
          </w:tcPr>
          <w:p w:rsidR="002D4493" w:rsidRPr="00DC11F5" w:rsidRDefault="002D4493" w:rsidP="002768AD">
            <w:pPr>
              <w:spacing w:line="216" w:lineRule="auto"/>
              <w:jc w:val="center"/>
              <w:rPr>
                <w:b/>
              </w:rPr>
            </w:pPr>
          </w:p>
          <w:p w:rsidR="002D4493" w:rsidRPr="00DC11F5" w:rsidRDefault="002D4493" w:rsidP="002768AD">
            <w:pPr>
              <w:spacing w:line="216" w:lineRule="auto"/>
              <w:jc w:val="center"/>
              <w:rPr>
                <w:b/>
              </w:rPr>
            </w:pPr>
            <w:r w:rsidRPr="00DC11F5">
              <w:rPr>
                <w:b/>
              </w:rPr>
              <w:t>Раздел/тема</w:t>
            </w:r>
          </w:p>
        </w:tc>
        <w:tc>
          <w:tcPr>
            <w:tcW w:w="5188" w:type="dxa"/>
            <w:gridSpan w:val="4"/>
          </w:tcPr>
          <w:p w:rsidR="002D4493" w:rsidRPr="00DC11F5" w:rsidRDefault="002D4493" w:rsidP="002768AD">
            <w:pPr>
              <w:spacing w:line="216" w:lineRule="auto"/>
              <w:jc w:val="center"/>
              <w:rPr>
                <w:b/>
              </w:rPr>
            </w:pPr>
            <w:r w:rsidRPr="00DC11F5">
              <w:rPr>
                <w:b/>
              </w:rPr>
              <w:t>Виды учебной работы (в часах)</w:t>
            </w:r>
          </w:p>
        </w:tc>
      </w:tr>
      <w:tr w:rsidR="002D4493" w:rsidRPr="00DC11F5" w:rsidTr="002768AD">
        <w:trPr>
          <w:gridAfter w:val="1"/>
          <w:wAfter w:w="7" w:type="dxa"/>
        </w:trPr>
        <w:tc>
          <w:tcPr>
            <w:tcW w:w="924" w:type="dxa"/>
            <w:vMerge/>
          </w:tcPr>
          <w:p w:rsidR="002D4493" w:rsidRPr="00DC11F5" w:rsidRDefault="002D4493" w:rsidP="002768AD">
            <w:pPr>
              <w:spacing w:line="216" w:lineRule="auto"/>
              <w:jc w:val="center"/>
              <w:rPr>
                <w:b/>
              </w:rPr>
            </w:pPr>
          </w:p>
        </w:tc>
        <w:tc>
          <w:tcPr>
            <w:tcW w:w="3607" w:type="dxa"/>
            <w:vMerge/>
          </w:tcPr>
          <w:p w:rsidR="002D4493" w:rsidRPr="00DC11F5" w:rsidRDefault="002D4493" w:rsidP="002768AD">
            <w:pPr>
              <w:spacing w:line="216" w:lineRule="auto"/>
              <w:jc w:val="center"/>
              <w:rPr>
                <w:b/>
              </w:rPr>
            </w:pPr>
          </w:p>
        </w:tc>
        <w:tc>
          <w:tcPr>
            <w:tcW w:w="3046" w:type="dxa"/>
            <w:gridSpan w:val="3"/>
          </w:tcPr>
          <w:p w:rsidR="002D4493" w:rsidRPr="00DC11F5" w:rsidRDefault="002D4493" w:rsidP="002768AD">
            <w:pPr>
              <w:spacing w:line="216" w:lineRule="auto"/>
              <w:jc w:val="center"/>
              <w:rPr>
                <w:b/>
              </w:rPr>
            </w:pPr>
            <w:r w:rsidRPr="00DC11F5">
              <w:rPr>
                <w:b/>
              </w:rPr>
              <w:t>Аудиторная работа</w:t>
            </w:r>
          </w:p>
        </w:tc>
        <w:tc>
          <w:tcPr>
            <w:tcW w:w="2142" w:type="dxa"/>
            <w:vMerge w:val="restart"/>
          </w:tcPr>
          <w:p w:rsidR="002D4493" w:rsidRPr="00DC11F5" w:rsidRDefault="002D4493" w:rsidP="002768AD">
            <w:pPr>
              <w:spacing w:line="216" w:lineRule="auto"/>
              <w:jc w:val="center"/>
              <w:rPr>
                <w:b/>
              </w:rPr>
            </w:pPr>
            <w:r w:rsidRPr="00DC11F5">
              <w:rPr>
                <w:b/>
              </w:rPr>
              <w:t>Самостоятельная работа</w:t>
            </w:r>
          </w:p>
        </w:tc>
      </w:tr>
      <w:tr w:rsidR="002D4493" w:rsidRPr="00DC11F5" w:rsidTr="002768AD">
        <w:trPr>
          <w:gridAfter w:val="1"/>
          <w:wAfter w:w="7" w:type="dxa"/>
        </w:trPr>
        <w:tc>
          <w:tcPr>
            <w:tcW w:w="924" w:type="dxa"/>
            <w:vMerge/>
          </w:tcPr>
          <w:p w:rsidR="002D4493" w:rsidRPr="00DC11F5" w:rsidRDefault="002D4493" w:rsidP="002768AD">
            <w:pPr>
              <w:spacing w:line="216" w:lineRule="auto"/>
              <w:jc w:val="both"/>
            </w:pPr>
          </w:p>
        </w:tc>
        <w:tc>
          <w:tcPr>
            <w:tcW w:w="3607" w:type="dxa"/>
            <w:vMerge/>
          </w:tcPr>
          <w:p w:rsidR="002D4493" w:rsidRPr="00DC11F5" w:rsidRDefault="002D4493" w:rsidP="002768AD">
            <w:pPr>
              <w:spacing w:line="216" w:lineRule="auto"/>
              <w:jc w:val="both"/>
            </w:pPr>
          </w:p>
        </w:tc>
        <w:tc>
          <w:tcPr>
            <w:tcW w:w="1173" w:type="dxa"/>
          </w:tcPr>
          <w:p w:rsidR="002D4493" w:rsidRPr="00DC11F5" w:rsidRDefault="002D4493" w:rsidP="002768AD">
            <w:pPr>
              <w:spacing w:line="216" w:lineRule="auto"/>
              <w:jc w:val="center"/>
              <w:rPr>
                <w:b/>
              </w:rPr>
            </w:pPr>
            <w:r w:rsidRPr="00DC11F5">
              <w:rPr>
                <w:b/>
              </w:rPr>
              <w:t>ЛЗ</w:t>
            </w:r>
          </w:p>
        </w:tc>
        <w:tc>
          <w:tcPr>
            <w:tcW w:w="1035" w:type="dxa"/>
          </w:tcPr>
          <w:p w:rsidR="002D4493" w:rsidRPr="00DC11F5" w:rsidRDefault="002D4493" w:rsidP="002768AD">
            <w:pPr>
              <w:spacing w:line="216" w:lineRule="auto"/>
              <w:jc w:val="center"/>
              <w:rPr>
                <w:b/>
              </w:rPr>
            </w:pPr>
            <w:r w:rsidRPr="00DC11F5">
              <w:rPr>
                <w:b/>
              </w:rPr>
              <w:t>ПЗ</w:t>
            </w:r>
          </w:p>
        </w:tc>
        <w:tc>
          <w:tcPr>
            <w:tcW w:w="838" w:type="dxa"/>
          </w:tcPr>
          <w:p w:rsidR="002D4493" w:rsidRPr="00DC11F5" w:rsidRDefault="002D4493" w:rsidP="002768AD">
            <w:pPr>
              <w:spacing w:line="216" w:lineRule="auto"/>
              <w:rPr>
                <w:b/>
              </w:rPr>
            </w:pPr>
            <w:r w:rsidRPr="00DC11F5">
              <w:rPr>
                <w:b/>
              </w:rPr>
              <w:t>ЛабЗ</w:t>
            </w:r>
          </w:p>
        </w:tc>
        <w:tc>
          <w:tcPr>
            <w:tcW w:w="2142" w:type="dxa"/>
            <w:vMerge/>
          </w:tcPr>
          <w:p w:rsidR="002D4493" w:rsidRPr="00DC11F5" w:rsidRDefault="002D4493" w:rsidP="002768AD">
            <w:pPr>
              <w:spacing w:line="216" w:lineRule="auto"/>
              <w:jc w:val="both"/>
            </w:pPr>
          </w:p>
        </w:tc>
      </w:tr>
      <w:tr w:rsidR="002D4493" w:rsidRPr="00DC11F5" w:rsidTr="002768AD">
        <w:tc>
          <w:tcPr>
            <w:tcW w:w="9726" w:type="dxa"/>
            <w:gridSpan w:val="7"/>
          </w:tcPr>
          <w:p w:rsidR="002D4493" w:rsidRPr="00DC11F5" w:rsidRDefault="002D4493" w:rsidP="00EC6196">
            <w:pPr>
              <w:pStyle w:val="ListParagraph"/>
              <w:numPr>
                <w:ilvl w:val="0"/>
                <w:numId w:val="49"/>
              </w:numPr>
              <w:spacing w:line="216" w:lineRule="auto"/>
              <w:jc w:val="center"/>
            </w:pPr>
            <w:r>
              <w:t>семестр</w:t>
            </w:r>
          </w:p>
        </w:tc>
      </w:tr>
      <w:tr w:rsidR="002D4493" w:rsidRPr="00DC11F5" w:rsidTr="002768AD">
        <w:trPr>
          <w:gridAfter w:val="1"/>
          <w:wAfter w:w="7" w:type="dxa"/>
        </w:trPr>
        <w:tc>
          <w:tcPr>
            <w:tcW w:w="924" w:type="dxa"/>
          </w:tcPr>
          <w:p w:rsidR="002D4493" w:rsidRPr="00DC11F5" w:rsidRDefault="002D4493" w:rsidP="00EC6196">
            <w:pPr>
              <w:spacing w:line="216" w:lineRule="auto"/>
              <w:jc w:val="both"/>
            </w:pPr>
            <w:r>
              <w:t>1.</w:t>
            </w:r>
          </w:p>
        </w:tc>
        <w:tc>
          <w:tcPr>
            <w:tcW w:w="3607" w:type="dxa"/>
          </w:tcPr>
          <w:p w:rsidR="002D4493" w:rsidRPr="00D16228" w:rsidRDefault="002D4493" w:rsidP="002768AD">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D4493" w:rsidRPr="00DC11F5" w:rsidRDefault="002D4493" w:rsidP="002768AD">
            <w:pPr>
              <w:spacing w:line="216" w:lineRule="auto"/>
              <w:jc w:val="center"/>
            </w:pPr>
            <w:r>
              <w:t>2</w:t>
            </w:r>
          </w:p>
        </w:tc>
        <w:tc>
          <w:tcPr>
            <w:tcW w:w="1035" w:type="dxa"/>
          </w:tcPr>
          <w:p w:rsidR="002D4493" w:rsidRPr="00DC11F5" w:rsidRDefault="002D4493" w:rsidP="002768AD">
            <w:pPr>
              <w:spacing w:line="216" w:lineRule="auto"/>
              <w:jc w:val="center"/>
            </w:pPr>
            <w:r>
              <w:t>2</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2768AD">
            <w:pPr>
              <w:spacing w:line="216" w:lineRule="auto"/>
              <w:jc w:val="center"/>
            </w:pPr>
            <w:r>
              <w:t>12</w:t>
            </w:r>
          </w:p>
        </w:tc>
      </w:tr>
      <w:tr w:rsidR="002D4493" w:rsidRPr="00DC11F5" w:rsidTr="002768AD">
        <w:trPr>
          <w:gridAfter w:val="1"/>
          <w:wAfter w:w="7" w:type="dxa"/>
        </w:trPr>
        <w:tc>
          <w:tcPr>
            <w:tcW w:w="924" w:type="dxa"/>
          </w:tcPr>
          <w:p w:rsidR="002D4493" w:rsidRDefault="002D4493" w:rsidP="00EC6196">
            <w:pPr>
              <w:spacing w:line="216" w:lineRule="auto"/>
              <w:jc w:val="both"/>
            </w:pPr>
            <w:r>
              <w:t>2.</w:t>
            </w:r>
          </w:p>
        </w:tc>
        <w:tc>
          <w:tcPr>
            <w:tcW w:w="3607" w:type="dxa"/>
          </w:tcPr>
          <w:p w:rsidR="002D4493" w:rsidRPr="00D16228" w:rsidRDefault="002D4493" w:rsidP="002768AD">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D4493" w:rsidRPr="00DC11F5" w:rsidRDefault="002D4493" w:rsidP="002768AD">
            <w:pPr>
              <w:spacing w:line="216" w:lineRule="auto"/>
              <w:jc w:val="center"/>
            </w:pPr>
            <w:r>
              <w:t>2</w:t>
            </w:r>
          </w:p>
        </w:tc>
        <w:tc>
          <w:tcPr>
            <w:tcW w:w="1035" w:type="dxa"/>
          </w:tcPr>
          <w:p w:rsidR="002D4493" w:rsidRPr="00DC11F5" w:rsidRDefault="002D4493" w:rsidP="002768AD">
            <w:pPr>
              <w:spacing w:line="216" w:lineRule="auto"/>
              <w:jc w:val="center"/>
            </w:pPr>
            <w:r>
              <w:t>2(2*)</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2768AD">
            <w:pPr>
              <w:spacing w:line="216" w:lineRule="auto"/>
              <w:jc w:val="center"/>
            </w:pPr>
            <w:r>
              <w:t>12</w:t>
            </w:r>
          </w:p>
        </w:tc>
      </w:tr>
      <w:tr w:rsidR="002D4493" w:rsidRPr="00DC11F5" w:rsidTr="002768AD">
        <w:trPr>
          <w:gridAfter w:val="1"/>
          <w:wAfter w:w="7" w:type="dxa"/>
        </w:trPr>
        <w:tc>
          <w:tcPr>
            <w:tcW w:w="924" w:type="dxa"/>
          </w:tcPr>
          <w:p w:rsidR="002D4493" w:rsidRDefault="002D4493" w:rsidP="00EC6196">
            <w:pPr>
              <w:spacing w:line="216" w:lineRule="auto"/>
              <w:jc w:val="both"/>
            </w:pPr>
            <w:r>
              <w:t>3.</w:t>
            </w:r>
          </w:p>
        </w:tc>
        <w:tc>
          <w:tcPr>
            <w:tcW w:w="3607" w:type="dxa"/>
          </w:tcPr>
          <w:p w:rsidR="002D4493" w:rsidRPr="00D16228" w:rsidRDefault="002D4493" w:rsidP="002768AD">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2</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EC6196">
            <w:pPr>
              <w:spacing w:line="216" w:lineRule="auto"/>
              <w:jc w:val="center"/>
            </w:pPr>
            <w:r>
              <w:t>13</w:t>
            </w:r>
          </w:p>
        </w:tc>
      </w:tr>
      <w:tr w:rsidR="002D4493" w:rsidRPr="00DC11F5" w:rsidTr="002768AD">
        <w:trPr>
          <w:gridAfter w:val="1"/>
          <w:wAfter w:w="7" w:type="dxa"/>
        </w:trPr>
        <w:tc>
          <w:tcPr>
            <w:tcW w:w="924" w:type="dxa"/>
          </w:tcPr>
          <w:p w:rsidR="002D4493" w:rsidRDefault="002D4493" w:rsidP="00EC6196">
            <w:pPr>
              <w:spacing w:line="216" w:lineRule="auto"/>
              <w:jc w:val="both"/>
            </w:pPr>
            <w:r>
              <w:t>4.</w:t>
            </w:r>
          </w:p>
        </w:tc>
        <w:tc>
          <w:tcPr>
            <w:tcW w:w="3607" w:type="dxa"/>
          </w:tcPr>
          <w:p w:rsidR="002D4493" w:rsidRPr="00D16228" w:rsidRDefault="002D4493" w:rsidP="002768AD">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4(1*)</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EC6196">
            <w:pPr>
              <w:spacing w:line="216" w:lineRule="auto"/>
              <w:jc w:val="center"/>
            </w:pPr>
            <w:r>
              <w:t>13</w:t>
            </w:r>
          </w:p>
        </w:tc>
      </w:tr>
      <w:tr w:rsidR="002D4493" w:rsidRPr="00DC11F5" w:rsidTr="002768AD">
        <w:trPr>
          <w:gridAfter w:val="1"/>
          <w:wAfter w:w="7" w:type="dxa"/>
        </w:trPr>
        <w:tc>
          <w:tcPr>
            <w:tcW w:w="924" w:type="dxa"/>
          </w:tcPr>
          <w:p w:rsidR="002D4493" w:rsidRDefault="002D4493" w:rsidP="00EC6196">
            <w:pPr>
              <w:spacing w:line="216" w:lineRule="auto"/>
              <w:jc w:val="both"/>
            </w:pPr>
            <w:r>
              <w:t>5.</w:t>
            </w:r>
          </w:p>
        </w:tc>
        <w:tc>
          <w:tcPr>
            <w:tcW w:w="3607" w:type="dxa"/>
          </w:tcPr>
          <w:p w:rsidR="002D4493" w:rsidRPr="00D16228" w:rsidRDefault="002D4493" w:rsidP="002768AD">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4</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EC6196">
            <w:pPr>
              <w:spacing w:line="216" w:lineRule="auto"/>
              <w:jc w:val="center"/>
            </w:pPr>
            <w:r>
              <w:t>13</w:t>
            </w:r>
          </w:p>
        </w:tc>
      </w:tr>
      <w:tr w:rsidR="002D4493" w:rsidRPr="00DC11F5" w:rsidTr="002768AD">
        <w:trPr>
          <w:gridAfter w:val="1"/>
          <w:wAfter w:w="7" w:type="dxa"/>
        </w:trPr>
        <w:tc>
          <w:tcPr>
            <w:tcW w:w="924" w:type="dxa"/>
          </w:tcPr>
          <w:p w:rsidR="002D4493" w:rsidRDefault="002D4493" w:rsidP="00EC6196">
            <w:pPr>
              <w:spacing w:line="216" w:lineRule="auto"/>
              <w:jc w:val="both"/>
            </w:pPr>
            <w:r>
              <w:t>6.</w:t>
            </w:r>
          </w:p>
        </w:tc>
        <w:tc>
          <w:tcPr>
            <w:tcW w:w="3607" w:type="dxa"/>
          </w:tcPr>
          <w:p w:rsidR="002D4493" w:rsidRPr="00D16228" w:rsidRDefault="002D4493" w:rsidP="002768AD">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4</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EC6196">
            <w:pPr>
              <w:spacing w:line="216" w:lineRule="auto"/>
              <w:jc w:val="center"/>
            </w:pPr>
            <w:r>
              <w:t>13</w:t>
            </w:r>
          </w:p>
        </w:tc>
      </w:tr>
      <w:tr w:rsidR="002D4493" w:rsidTr="002768AD">
        <w:trPr>
          <w:gridAfter w:val="1"/>
          <w:wAfter w:w="7" w:type="dxa"/>
        </w:trPr>
        <w:tc>
          <w:tcPr>
            <w:tcW w:w="924" w:type="dxa"/>
          </w:tcPr>
          <w:p w:rsidR="002D4493" w:rsidRDefault="002D4493" w:rsidP="002768AD">
            <w:pPr>
              <w:pStyle w:val="ListParagraph"/>
              <w:numPr>
                <w:ilvl w:val="0"/>
                <w:numId w:val="7"/>
              </w:numPr>
              <w:spacing w:line="216" w:lineRule="auto"/>
              <w:ind w:left="0"/>
              <w:jc w:val="both"/>
            </w:pPr>
          </w:p>
        </w:tc>
        <w:tc>
          <w:tcPr>
            <w:tcW w:w="3607" w:type="dxa"/>
          </w:tcPr>
          <w:p w:rsidR="002D4493" w:rsidRPr="000472E3" w:rsidRDefault="002D4493" w:rsidP="002768AD">
            <w:pPr>
              <w:spacing w:line="216" w:lineRule="auto"/>
            </w:pPr>
            <w:r>
              <w:t>Итого во 2 семестре</w:t>
            </w:r>
          </w:p>
        </w:tc>
        <w:tc>
          <w:tcPr>
            <w:tcW w:w="1173" w:type="dxa"/>
          </w:tcPr>
          <w:p w:rsidR="002D4493" w:rsidRDefault="002D4493" w:rsidP="002768AD">
            <w:pPr>
              <w:spacing w:line="216" w:lineRule="auto"/>
              <w:jc w:val="center"/>
            </w:pPr>
            <w:r>
              <w:t>12</w:t>
            </w:r>
          </w:p>
        </w:tc>
        <w:tc>
          <w:tcPr>
            <w:tcW w:w="1035" w:type="dxa"/>
          </w:tcPr>
          <w:p w:rsidR="002D4493" w:rsidRDefault="002D4493" w:rsidP="002768AD">
            <w:pPr>
              <w:spacing w:line="216" w:lineRule="auto"/>
              <w:jc w:val="center"/>
            </w:pPr>
            <w:r>
              <w:t>18(3*)</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76</w:t>
            </w:r>
          </w:p>
        </w:tc>
      </w:tr>
      <w:tr w:rsidR="002D4493" w:rsidTr="002768AD">
        <w:tc>
          <w:tcPr>
            <w:tcW w:w="9726" w:type="dxa"/>
            <w:gridSpan w:val="7"/>
          </w:tcPr>
          <w:p w:rsidR="002D4493" w:rsidRDefault="002D4493" w:rsidP="002768AD">
            <w:pPr>
              <w:spacing w:line="216" w:lineRule="auto"/>
              <w:jc w:val="center"/>
            </w:pPr>
            <w:r>
              <w:t>3 семестр</w:t>
            </w:r>
          </w:p>
        </w:tc>
      </w:tr>
      <w:tr w:rsidR="002D4493" w:rsidRPr="00DC11F5" w:rsidTr="002768AD">
        <w:trPr>
          <w:gridAfter w:val="1"/>
          <w:wAfter w:w="7" w:type="dxa"/>
          <w:trHeight w:val="58"/>
        </w:trPr>
        <w:tc>
          <w:tcPr>
            <w:tcW w:w="924" w:type="dxa"/>
          </w:tcPr>
          <w:p w:rsidR="002D4493" w:rsidRPr="00DC11F5" w:rsidRDefault="002D4493" w:rsidP="002768AD">
            <w:pPr>
              <w:spacing w:line="216" w:lineRule="auto"/>
              <w:jc w:val="both"/>
            </w:pPr>
            <w:r>
              <w:t>7.</w:t>
            </w:r>
          </w:p>
        </w:tc>
        <w:tc>
          <w:tcPr>
            <w:tcW w:w="3607" w:type="dxa"/>
          </w:tcPr>
          <w:p w:rsidR="002D4493" w:rsidRPr="000472E3" w:rsidRDefault="002D4493" w:rsidP="002768AD">
            <w:pPr>
              <w:spacing w:line="216" w:lineRule="auto"/>
              <w:jc w:val="both"/>
            </w:pPr>
            <w:r>
              <w:t>Правовые основы проектной деятельности</w:t>
            </w:r>
          </w:p>
        </w:tc>
        <w:tc>
          <w:tcPr>
            <w:tcW w:w="1173" w:type="dxa"/>
          </w:tcPr>
          <w:p w:rsidR="002D4493" w:rsidRPr="00DC11F5" w:rsidRDefault="002D4493" w:rsidP="002768AD">
            <w:pPr>
              <w:spacing w:line="216" w:lineRule="auto"/>
              <w:jc w:val="center"/>
            </w:pPr>
            <w:r>
              <w:t>1</w:t>
            </w:r>
          </w:p>
        </w:tc>
        <w:tc>
          <w:tcPr>
            <w:tcW w:w="1035" w:type="dxa"/>
          </w:tcPr>
          <w:p w:rsidR="002D4493" w:rsidRPr="00DC11F5" w:rsidRDefault="002D4493" w:rsidP="002768AD">
            <w:pPr>
              <w:spacing w:line="216" w:lineRule="auto"/>
              <w:jc w:val="center"/>
            </w:pPr>
            <w:r>
              <w:t>4</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2768AD">
            <w:pPr>
              <w:spacing w:line="216" w:lineRule="auto"/>
              <w:jc w:val="center"/>
            </w:pPr>
            <w:r>
              <w:t>17</w:t>
            </w:r>
          </w:p>
        </w:tc>
      </w:tr>
      <w:tr w:rsidR="002D4493" w:rsidTr="002768AD">
        <w:trPr>
          <w:gridAfter w:val="1"/>
          <w:wAfter w:w="7" w:type="dxa"/>
          <w:trHeight w:val="58"/>
        </w:trPr>
        <w:tc>
          <w:tcPr>
            <w:tcW w:w="924" w:type="dxa"/>
          </w:tcPr>
          <w:p w:rsidR="002D4493" w:rsidRDefault="002D4493" w:rsidP="002768AD">
            <w:pPr>
              <w:spacing w:line="216" w:lineRule="auto"/>
              <w:jc w:val="both"/>
            </w:pPr>
            <w:r>
              <w:t>8.</w:t>
            </w:r>
          </w:p>
        </w:tc>
        <w:tc>
          <w:tcPr>
            <w:tcW w:w="3607" w:type="dxa"/>
          </w:tcPr>
          <w:p w:rsidR="002D4493" w:rsidRPr="00BD3C31" w:rsidRDefault="002D4493" w:rsidP="002768AD">
            <w:pPr>
              <w:spacing w:line="216" w:lineRule="auto"/>
              <w:jc w:val="both"/>
            </w:pPr>
            <w:r w:rsidRPr="00BD3C31">
              <w:t>Разработка требований к результату</w:t>
            </w:r>
          </w:p>
        </w:tc>
        <w:tc>
          <w:tcPr>
            <w:tcW w:w="1173" w:type="dxa"/>
          </w:tcPr>
          <w:p w:rsidR="002D4493" w:rsidRDefault="002D4493" w:rsidP="002768AD">
            <w:pPr>
              <w:spacing w:line="216" w:lineRule="auto"/>
              <w:jc w:val="center"/>
            </w:pPr>
            <w:r>
              <w:t>1</w:t>
            </w:r>
          </w:p>
        </w:tc>
        <w:tc>
          <w:tcPr>
            <w:tcW w:w="1035" w:type="dxa"/>
          </w:tcPr>
          <w:p w:rsidR="002D4493" w:rsidRDefault="002D4493" w:rsidP="002768AD">
            <w:pPr>
              <w:spacing w:line="216" w:lineRule="auto"/>
              <w:jc w:val="center"/>
            </w:pPr>
            <w:r>
              <w:t>4(2*)</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17</w:t>
            </w:r>
          </w:p>
        </w:tc>
      </w:tr>
      <w:tr w:rsidR="002D4493" w:rsidTr="002768AD">
        <w:trPr>
          <w:gridAfter w:val="1"/>
          <w:wAfter w:w="7" w:type="dxa"/>
          <w:trHeight w:val="263"/>
        </w:trPr>
        <w:tc>
          <w:tcPr>
            <w:tcW w:w="924" w:type="dxa"/>
          </w:tcPr>
          <w:p w:rsidR="002D4493" w:rsidRDefault="002D4493" w:rsidP="002768AD">
            <w:pPr>
              <w:spacing w:line="216" w:lineRule="auto"/>
              <w:jc w:val="both"/>
            </w:pPr>
            <w:r>
              <w:t>9.</w:t>
            </w:r>
          </w:p>
        </w:tc>
        <w:tc>
          <w:tcPr>
            <w:tcW w:w="3607" w:type="dxa"/>
          </w:tcPr>
          <w:p w:rsidR="002D4493" w:rsidRPr="0011664E" w:rsidRDefault="002D4493" w:rsidP="002768AD">
            <w:pPr>
              <w:shd w:val="clear" w:color="auto" w:fill="FFFFFF"/>
              <w:spacing w:line="216" w:lineRule="auto"/>
              <w:rPr>
                <w:bCs/>
              </w:rPr>
            </w:pPr>
            <w:r w:rsidRPr="00BA153A">
              <w:t>Жизненный цикл проекта</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4</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17</w:t>
            </w:r>
          </w:p>
        </w:tc>
      </w:tr>
      <w:tr w:rsidR="002D4493" w:rsidTr="002768AD">
        <w:trPr>
          <w:gridAfter w:val="1"/>
          <w:wAfter w:w="7" w:type="dxa"/>
          <w:trHeight w:val="263"/>
        </w:trPr>
        <w:tc>
          <w:tcPr>
            <w:tcW w:w="924" w:type="dxa"/>
          </w:tcPr>
          <w:p w:rsidR="002D4493" w:rsidRDefault="002D4493" w:rsidP="002768AD">
            <w:pPr>
              <w:spacing w:line="216" w:lineRule="auto"/>
              <w:jc w:val="both"/>
            </w:pPr>
            <w:r>
              <w:t>10.</w:t>
            </w:r>
          </w:p>
        </w:tc>
        <w:tc>
          <w:tcPr>
            <w:tcW w:w="3607" w:type="dxa"/>
          </w:tcPr>
          <w:p w:rsidR="002D4493" w:rsidRPr="0011664E" w:rsidRDefault="002D4493" w:rsidP="002768AD">
            <w:pPr>
              <w:shd w:val="clear" w:color="auto" w:fill="FFFFFF"/>
              <w:spacing w:line="216" w:lineRule="auto"/>
              <w:rPr>
                <w:rStyle w:val="Strong"/>
                <w:b w:val="0"/>
              </w:rPr>
            </w:pPr>
            <w:r>
              <w:t>П</w:t>
            </w:r>
            <w:r w:rsidRPr="003B4D7C">
              <w:t>ланирование проекта</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6(2*)</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17</w:t>
            </w:r>
          </w:p>
        </w:tc>
      </w:tr>
      <w:tr w:rsidR="002D4493" w:rsidTr="002768AD">
        <w:trPr>
          <w:gridAfter w:val="1"/>
          <w:wAfter w:w="7" w:type="dxa"/>
          <w:trHeight w:val="263"/>
        </w:trPr>
        <w:tc>
          <w:tcPr>
            <w:tcW w:w="924" w:type="dxa"/>
          </w:tcPr>
          <w:p w:rsidR="002D4493" w:rsidRDefault="002D4493" w:rsidP="002768AD">
            <w:pPr>
              <w:spacing w:line="216" w:lineRule="auto"/>
              <w:jc w:val="both"/>
            </w:pPr>
            <w:r>
              <w:t>11.</w:t>
            </w:r>
          </w:p>
        </w:tc>
        <w:tc>
          <w:tcPr>
            <w:tcW w:w="3607" w:type="dxa"/>
          </w:tcPr>
          <w:p w:rsidR="002D4493" w:rsidRPr="0011664E" w:rsidRDefault="002D4493" w:rsidP="002768AD">
            <w:pPr>
              <w:shd w:val="clear" w:color="auto" w:fill="FFFFFF"/>
              <w:spacing w:line="216" w:lineRule="auto"/>
              <w:rPr>
                <w:rStyle w:val="Strong"/>
                <w:b w:val="0"/>
              </w:rPr>
            </w:pPr>
            <w:r w:rsidRPr="00B67A91">
              <w:t>Бюджет проекта</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6(2*)</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17</w:t>
            </w:r>
          </w:p>
        </w:tc>
      </w:tr>
      <w:tr w:rsidR="002D4493" w:rsidTr="002768AD">
        <w:trPr>
          <w:gridAfter w:val="1"/>
          <w:wAfter w:w="7" w:type="dxa"/>
          <w:trHeight w:val="263"/>
        </w:trPr>
        <w:tc>
          <w:tcPr>
            <w:tcW w:w="924" w:type="dxa"/>
          </w:tcPr>
          <w:p w:rsidR="002D4493" w:rsidRDefault="002D4493" w:rsidP="002768AD">
            <w:pPr>
              <w:spacing w:line="216" w:lineRule="auto"/>
              <w:jc w:val="both"/>
            </w:pPr>
            <w:r>
              <w:t>12.</w:t>
            </w:r>
          </w:p>
        </w:tc>
        <w:tc>
          <w:tcPr>
            <w:tcW w:w="3607" w:type="dxa"/>
          </w:tcPr>
          <w:p w:rsidR="002D4493" w:rsidRPr="0011664E" w:rsidRDefault="002D4493" w:rsidP="002768AD">
            <w:pPr>
              <w:shd w:val="clear" w:color="auto" w:fill="FFFFFF"/>
              <w:spacing w:line="216" w:lineRule="auto"/>
              <w:rPr>
                <w:rStyle w:val="Strong"/>
                <w:b w:val="0"/>
              </w:rPr>
            </w:pPr>
            <w:r>
              <w:t>Риски проекта</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6</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17</w:t>
            </w:r>
          </w:p>
        </w:tc>
      </w:tr>
      <w:tr w:rsidR="002D4493" w:rsidTr="002768AD">
        <w:trPr>
          <w:gridAfter w:val="1"/>
          <w:wAfter w:w="7" w:type="dxa"/>
        </w:trPr>
        <w:tc>
          <w:tcPr>
            <w:tcW w:w="924" w:type="dxa"/>
          </w:tcPr>
          <w:p w:rsidR="002D4493" w:rsidRDefault="002D4493" w:rsidP="002768AD">
            <w:pPr>
              <w:pStyle w:val="ListParagraph"/>
              <w:numPr>
                <w:ilvl w:val="0"/>
                <w:numId w:val="7"/>
              </w:numPr>
              <w:spacing w:line="216" w:lineRule="auto"/>
              <w:ind w:left="0"/>
              <w:jc w:val="both"/>
            </w:pPr>
          </w:p>
        </w:tc>
        <w:tc>
          <w:tcPr>
            <w:tcW w:w="3607" w:type="dxa"/>
          </w:tcPr>
          <w:p w:rsidR="002D4493" w:rsidRDefault="002D4493" w:rsidP="002768AD">
            <w:pPr>
              <w:spacing w:line="216" w:lineRule="auto"/>
              <w:jc w:val="both"/>
              <w:rPr>
                <w:bCs/>
              </w:rPr>
            </w:pPr>
            <w:r>
              <w:rPr>
                <w:bCs/>
              </w:rPr>
              <w:t>Итого в 3 семестре</w:t>
            </w:r>
          </w:p>
        </w:tc>
        <w:tc>
          <w:tcPr>
            <w:tcW w:w="1173" w:type="dxa"/>
          </w:tcPr>
          <w:p w:rsidR="002D4493" w:rsidRDefault="002D4493" w:rsidP="002768AD">
            <w:pPr>
              <w:spacing w:line="216" w:lineRule="auto"/>
              <w:jc w:val="center"/>
            </w:pPr>
            <w:r>
              <w:t>10</w:t>
            </w:r>
          </w:p>
        </w:tc>
        <w:tc>
          <w:tcPr>
            <w:tcW w:w="1035" w:type="dxa"/>
          </w:tcPr>
          <w:p w:rsidR="002D4493" w:rsidRDefault="002D4493" w:rsidP="002768AD">
            <w:pPr>
              <w:spacing w:line="216" w:lineRule="auto"/>
              <w:jc w:val="center"/>
            </w:pPr>
            <w:r>
              <w:t>30(6*)</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102</w:t>
            </w:r>
          </w:p>
        </w:tc>
      </w:tr>
      <w:tr w:rsidR="002D4493" w:rsidRPr="00DC11F5" w:rsidTr="002768AD">
        <w:tc>
          <w:tcPr>
            <w:tcW w:w="9726" w:type="dxa"/>
            <w:gridSpan w:val="7"/>
          </w:tcPr>
          <w:p w:rsidR="002D4493" w:rsidRPr="00DC11F5" w:rsidRDefault="002D4493" w:rsidP="002768AD">
            <w:pPr>
              <w:spacing w:line="216" w:lineRule="auto"/>
              <w:jc w:val="center"/>
            </w:pPr>
            <w:r>
              <w:t>4 семестр</w:t>
            </w:r>
          </w:p>
        </w:tc>
      </w:tr>
      <w:tr w:rsidR="002D4493" w:rsidRPr="00DC11F5" w:rsidTr="002768AD">
        <w:trPr>
          <w:gridAfter w:val="1"/>
          <w:wAfter w:w="7" w:type="dxa"/>
        </w:trPr>
        <w:tc>
          <w:tcPr>
            <w:tcW w:w="924" w:type="dxa"/>
          </w:tcPr>
          <w:p w:rsidR="002D4493" w:rsidRPr="00DC11F5" w:rsidRDefault="002D4493" w:rsidP="002768AD">
            <w:pPr>
              <w:pStyle w:val="ListParagraph"/>
              <w:spacing w:line="216" w:lineRule="auto"/>
              <w:ind w:left="0"/>
              <w:jc w:val="both"/>
            </w:pPr>
            <w:r>
              <w:t>13.</w:t>
            </w:r>
          </w:p>
        </w:tc>
        <w:tc>
          <w:tcPr>
            <w:tcW w:w="3607" w:type="dxa"/>
          </w:tcPr>
          <w:p w:rsidR="002D4493" w:rsidRPr="00DC11F5" w:rsidRDefault="002D4493" w:rsidP="002768AD">
            <w:pPr>
              <w:spacing w:line="216" w:lineRule="auto"/>
              <w:jc w:val="both"/>
            </w:pPr>
            <w:r w:rsidRPr="00EA281C">
              <w:t>Методы управления проектами на этапе реализации</w:t>
            </w:r>
          </w:p>
        </w:tc>
        <w:tc>
          <w:tcPr>
            <w:tcW w:w="1173" w:type="dxa"/>
          </w:tcPr>
          <w:p w:rsidR="002D4493" w:rsidRDefault="002D4493" w:rsidP="002768AD">
            <w:pPr>
              <w:spacing w:line="216" w:lineRule="auto"/>
              <w:jc w:val="center"/>
            </w:pPr>
            <w:r>
              <w:t>2</w:t>
            </w:r>
          </w:p>
        </w:tc>
        <w:tc>
          <w:tcPr>
            <w:tcW w:w="1035" w:type="dxa"/>
          </w:tcPr>
          <w:p w:rsidR="002D4493" w:rsidRDefault="002D4493" w:rsidP="002768AD">
            <w:pPr>
              <w:spacing w:line="216" w:lineRule="auto"/>
              <w:jc w:val="center"/>
            </w:pPr>
            <w:r>
              <w:t>6</w:t>
            </w:r>
          </w:p>
        </w:tc>
        <w:tc>
          <w:tcPr>
            <w:tcW w:w="838" w:type="dxa"/>
          </w:tcPr>
          <w:p w:rsidR="002D4493" w:rsidRPr="00DC11F5" w:rsidRDefault="002D4493" w:rsidP="002768AD">
            <w:pPr>
              <w:spacing w:line="216" w:lineRule="auto"/>
              <w:jc w:val="center"/>
            </w:pPr>
          </w:p>
        </w:tc>
        <w:tc>
          <w:tcPr>
            <w:tcW w:w="2142" w:type="dxa"/>
          </w:tcPr>
          <w:p w:rsidR="002D4493" w:rsidRPr="00DC11F5" w:rsidRDefault="002D4493" w:rsidP="002768AD">
            <w:pPr>
              <w:spacing w:line="216" w:lineRule="auto"/>
              <w:jc w:val="center"/>
            </w:pPr>
            <w:r>
              <w:t>15</w:t>
            </w:r>
          </w:p>
        </w:tc>
      </w:tr>
      <w:tr w:rsidR="002D4493" w:rsidTr="002768AD">
        <w:trPr>
          <w:gridAfter w:val="1"/>
          <w:wAfter w:w="7" w:type="dxa"/>
        </w:trPr>
        <w:tc>
          <w:tcPr>
            <w:tcW w:w="924" w:type="dxa"/>
          </w:tcPr>
          <w:p w:rsidR="002D4493" w:rsidRDefault="002D4493" w:rsidP="002768AD">
            <w:pPr>
              <w:pStyle w:val="ListParagraph"/>
              <w:spacing w:line="216" w:lineRule="auto"/>
              <w:ind w:left="0"/>
              <w:jc w:val="both"/>
            </w:pPr>
            <w:r>
              <w:t>14.</w:t>
            </w:r>
          </w:p>
        </w:tc>
        <w:tc>
          <w:tcPr>
            <w:tcW w:w="3607" w:type="dxa"/>
          </w:tcPr>
          <w:p w:rsidR="002D4493" w:rsidRPr="00DC11F5" w:rsidRDefault="002D4493" w:rsidP="002768AD">
            <w:pPr>
              <w:spacing w:line="216" w:lineRule="auto"/>
              <w:jc w:val="both"/>
            </w:pPr>
            <w:r>
              <w:t>О</w:t>
            </w:r>
            <w:r w:rsidRPr="00EA281C">
              <w:t>ценка хода реализации проекта</w:t>
            </w:r>
          </w:p>
        </w:tc>
        <w:tc>
          <w:tcPr>
            <w:tcW w:w="1173" w:type="dxa"/>
          </w:tcPr>
          <w:p w:rsidR="002D4493" w:rsidRDefault="002D4493" w:rsidP="002768AD">
            <w:pPr>
              <w:spacing w:line="216" w:lineRule="auto"/>
              <w:jc w:val="center"/>
            </w:pPr>
            <w:r>
              <w:t>4</w:t>
            </w:r>
          </w:p>
        </w:tc>
        <w:tc>
          <w:tcPr>
            <w:tcW w:w="1035" w:type="dxa"/>
          </w:tcPr>
          <w:p w:rsidR="002D4493" w:rsidRDefault="002D4493" w:rsidP="002768AD">
            <w:pPr>
              <w:spacing w:line="216" w:lineRule="auto"/>
              <w:jc w:val="center"/>
            </w:pPr>
            <w:r>
              <w:t>8</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16</w:t>
            </w:r>
          </w:p>
        </w:tc>
      </w:tr>
      <w:tr w:rsidR="002D4493" w:rsidTr="002768AD">
        <w:trPr>
          <w:gridAfter w:val="1"/>
          <w:wAfter w:w="7" w:type="dxa"/>
        </w:trPr>
        <w:tc>
          <w:tcPr>
            <w:tcW w:w="924" w:type="dxa"/>
          </w:tcPr>
          <w:p w:rsidR="002D4493" w:rsidRDefault="002D4493" w:rsidP="002768AD">
            <w:pPr>
              <w:pStyle w:val="ListParagraph"/>
              <w:spacing w:line="216" w:lineRule="auto"/>
              <w:ind w:left="0"/>
              <w:jc w:val="both"/>
            </w:pPr>
            <w:r>
              <w:t>15.</w:t>
            </w:r>
          </w:p>
        </w:tc>
        <w:tc>
          <w:tcPr>
            <w:tcW w:w="3607" w:type="dxa"/>
          </w:tcPr>
          <w:p w:rsidR="002D4493" w:rsidRDefault="002D4493" w:rsidP="002768AD">
            <w:pPr>
              <w:spacing w:line="216" w:lineRule="auto"/>
              <w:jc w:val="both"/>
            </w:pPr>
            <w:r w:rsidRPr="00516187">
              <w:t>Сдача-приемка продукта проекта</w:t>
            </w:r>
          </w:p>
          <w:p w:rsidR="002D4493" w:rsidRPr="00DC11F5" w:rsidRDefault="002D4493" w:rsidP="002768AD">
            <w:pPr>
              <w:spacing w:line="216" w:lineRule="auto"/>
              <w:jc w:val="both"/>
            </w:pPr>
            <w:r>
              <w:t>(</w:t>
            </w:r>
            <w:r w:rsidRPr="00B842DF">
              <w:t>Итоговое представление результатов проекта</w:t>
            </w:r>
            <w:r>
              <w:t>)</w:t>
            </w:r>
          </w:p>
        </w:tc>
        <w:tc>
          <w:tcPr>
            <w:tcW w:w="1173" w:type="dxa"/>
          </w:tcPr>
          <w:p w:rsidR="002D4493" w:rsidRDefault="002D4493" w:rsidP="002768AD">
            <w:pPr>
              <w:spacing w:line="216" w:lineRule="auto"/>
              <w:jc w:val="center"/>
            </w:pPr>
            <w:r>
              <w:t>4</w:t>
            </w:r>
          </w:p>
        </w:tc>
        <w:tc>
          <w:tcPr>
            <w:tcW w:w="1035" w:type="dxa"/>
          </w:tcPr>
          <w:p w:rsidR="002D4493" w:rsidRDefault="002D4493" w:rsidP="002768AD">
            <w:pPr>
              <w:spacing w:line="216" w:lineRule="auto"/>
              <w:jc w:val="center"/>
            </w:pPr>
            <w:r>
              <w:t>8(4*)</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16</w:t>
            </w:r>
          </w:p>
        </w:tc>
      </w:tr>
      <w:tr w:rsidR="002D4493" w:rsidTr="002768AD">
        <w:trPr>
          <w:gridAfter w:val="1"/>
          <w:wAfter w:w="7" w:type="dxa"/>
        </w:trPr>
        <w:tc>
          <w:tcPr>
            <w:tcW w:w="924" w:type="dxa"/>
          </w:tcPr>
          <w:p w:rsidR="002D4493" w:rsidRDefault="002D4493" w:rsidP="002768AD">
            <w:pPr>
              <w:pStyle w:val="ListParagraph"/>
              <w:numPr>
                <w:ilvl w:val="0"/>
                <w:numId w:val="7"/>
              </w:numPr>
              <w:spacing w:line="216" w:lineRule="auto"/>
              <w:ind w:left="0"/>
              <w:jc w:val="both"/>
            </w:pPr>
          </w:p>
        </w:tc>
        <w:tc>
          <w:tcPr>
            <w:tcW w:w="3607" w:type="dxa"/>
          </w:tcPr>
          <w:p w:rsidR="002D4493" w:rsidRPr="00DC11F5" w:rsidRDefault="002D4493" w:rsidP="002768AD">
            <w:pPr>
              <w:spacing w:line="216" w:lineRule="auto"/>
              <w:jc w:val="both"/>
            </w:pPr>
            <w:r>
              <w:rPr>
                <w:bCs/>
              </w:rPr>
              <w:t>Итого в 4 семестре</w:t>
            </w:r>
          </w:p>
        </w:tc>
        <w:tc>
          <w:tcPr>
            <w:tcW w:w="1173" w:type="dxa"/>
          </w:tcPr>
          <w:p w:rsidR="002D4493" w:rsidRDefault="002D4493" w:rsidP="002768AD">
            <w:pPr>
              <w:spacing w:line="216" w:lineRule="auto"/>
              <w:jc w:val="center"/>
            </w:pPr>
            <w:r>
              <w:t>10</w:t>
            </w:r>
          </w:p>
        </w:tc>
        <w:tc>
          <w:tcPr>
            <w:tcW w:w="1035" w:type="dxa"/>
          </w:tcPr>
          <w:p w:rsidR="002D4493" w:rsidRDefault="002D4493" w:rsidP="002768AD">
            <w:pPr>
              <w:spacing w:line="216" w:lineRule="auto"/>
              <w:jc w:val="center"/>
            </w:pPr>
            <w:r>
              <w:t>22</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47</w:t>
            </w:r>
          </w:p>
        </w:tc>
      </w:tr>
      <w:tr w:rsidR="002D4493" w:rsidTr="002768AD">
        <w:trPr>
          <w:gridAfter w:val="1"/>
          <w:wAfter w:w="7" w:type="dxa"/>
        </w:trPr>
        <w:tc>
          <w:tcPr>
            <w:tcW w:w="924" w:type="dxa"/>
          </w:tcPr>
          <w:p w:rsidR="002D4493" w:rsidRDefault="002D4493" w:rsidP="002768AD">
            <w:pPr>
              <w:pStyle w:val="ListParagraph"/>
              <w:numPr>
                <w:ilvl w:val="0"/>
                <w:numId w:val="7"/>
              </w:numPr>
              <w:spacing w:line="216" w:lineRule="auto"/>
              <w:ind w:left="0"/>
              <w:jc w:val="both"/>
            </w:pPr>
          </w:p>
        </w:tc>
        <w:tc>
          <w:tcPr>
            <w:tcW w:w="3607" w:type="dxa"/>
          </w:tcPr>
          <w:p w:rsidR="002D4493" w:rsidRPr="009569CB" w:rsidRDefault="002D4493" w:rsidP="002768AD">
            <w:pPr>
              <w:spacing w:line="216" w:lineRule="auto"/>
              <w:jc w:val="both"/>
              <w:rPr>
                <w:b/>
                <w:bCs/>
              </w:rPr>
            </w:pPr>
            <w:r w:rsidRPr="009569CB">
              <w:rPr>
                <w:b/>
                <w:bCs/>
              </w:rPr>
              <w:t xml:space="preserve">Итого </w:t>
            </w:r>
          </w:p>
        </w:tc>
        <w:tc>
          <w:tcPr>
            <w:tcW w:w="1173" w:type="dxa"/>
          </w:tcPr>
          <w:p w:rsidR="002D4493" w:rsidRDefault="002D4493" w:rsidP="002768AD">
            <w:pPr>
              <w:spacing w:line="216" w:lineRule="auto"/>
              <w:jc w:val="center"/>
            </w:pPr>
            <w:r>
              <w:t>32</w:t>
            </w:r>
          </w:p>
        </w:tc>
        <w:tc>
          <w:tcPr>
            <w:tcW w:w="1035" w:type="dxa"/>
          </w:tcPr>
          <w:p w:rsidR="002D4493" w:rsidRDefault="002D4493" w:rsidP="002768AD">
            <w:pPr>
              <w:spacing w:line="216" w:lineRule="auto"/>
              <w:jc w:val="center"/>
            </w:pPr>
            <w:r>
              <w:t>70(13*)</w:t>
            </w:r>
          </w:p>
        </w:tc>
        <w:tc>
          <w:tcPr>
            <w:tcW w:w="838" w:type="dxa"/>
          </w:tcPr>
          <w:p w:rsidR="002D4493" w:rsidRPr="00DC11F5" w:rsidRDefault="002D4493" w:rsidP="002768AD">
            <w:pPr>
              <w:spacing w:line="216" w:lineRule="auto"/>
              <w:jc w:val="center"/>
            </w:pPr>
          </w:p>
        </w:tc>
        <w:tc>
          <w:tcPr>
            <w:tcW w:w="2142" w:type="dxa"/>
          </w:tcPr>
          <w:p w:rsidR="002D4493" w:rsidRDefault="002D4493" w:rsidP="002768AD">
            <w:pPr>
              <w:spacing w:line="216" w:lineRule="auto"/>
              <w:jc w:val="center"/>
            </w:pPr>
            <w:r>
              <w:t>225</w:t>
            </w:r>
          </w:p>
        </w:tc>
      </w:tr>
    </w:tbl>
    <w:p w:rsidR="002D4493" w:rsidRDefault="002D4493" w:rsidP="00131E87">
      <w:pPr>
        <w:ind w:left="360"/>
        <w:jc w:val="both"/>
      </w:pPr>
      <w:r w:rsidRPr="002900BE">
        <w:t xml:space="preserve">*- </w:t>
      </w:r>
      <w:r w:rsidRPr="00C5412C">
        <w:t>реализуется в форме практической подготовки</w:t>
      </w:r>
    </w:p>
    <w:p w:rsidR="002D4493" w:rsidRPr="00131E87" w:rsidRDefault="002D4493" w:rsidP="00131E87">
      <w:pPr>
        <w:pStyle w:val="ListParagraph"/>
        <w:ind w:left="360"/>
        <w:rPr>
          <w:b/>
        </w:rPr>
      </w:pPr>
    </w:p>
    <w:p w:rsidR="002D4493" w:rsidRPr="00131E87" w:rsidRDefault="002D4493" w:rsidP="00D645CE">
      <w:pPr>
        <w:pStyle w:val="ListParagraph"/>
        <w:numPr>
          <w:ilvl w:val="1"/>
          <w:numId w:val="6"/>
        </w:numPr>
        <w:rPr>
          <w:b/>
        </w:rPr>
      </w:pPr>
      <w:r w:rsidRPr="00D645CE">
        <w:rPr>
          <w:b/>
          <w:i/>
        </w:rPr>
        <w:t>Программа дисциплины, структурированная по темам / разделам</w:t>
      </w:r>
    </w:p>
    <w:p w:rsidR="002D4493" w:rsidRPr="00D645CE" w:rsidRDefault="002D4493" w:rsidP="00D645CE">
      <w:pPr>
        <w:numPr>
          <w:ilvl w:val="2"/>
          <w:numId w:val="6"/>
        </w:numPr>
        <w:autoSpaceDE w:val="0"/>
        <w:autoSpaceDN w:val="0"/>
        <w:adjustRightInd w:val="0"/>
        <w:jc w:val="center"/>
        <w:rPr>
          <w:b/>
        </w:rPr>
      </w:pPr>
      <w:r w:rsidRPr="00D645CE">
        <w:rPr>
          <w:b/>
        </w:rPr>
        <w:t>Содержание лекционного курса</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751"/>
      </w:tblGrid>
      <w:tr w:rsidR="002D4493" w:rsidRPr="00DC11F5" w:rsidTr="00F546EF">
        <w:tc>
          <w:tcPr>
            <w:tcW w:w="431" w:type="dxa"/>
          </w:tcPr>
          <w:p w:rsidR="002D4493" w:rsidRPr="007B023B" w:rsidRDefault="002D4493" w:rsidP="00F546EF">
            <w:pPr>
              <w:jc w:val="center"/>
              <w:rPr>
                <w:b/>
              </w:rPr>
            </w:pPr>
            <w:r w:rsidRPr="007B023B">
              <w:rPr>
                <w:b/>
              </w:rPr>
              <w:t>№ п/п</w:t>
            </w:r>
          </w:p>
        </w:tc>
        <w:tc>
          <w:tcPr>
            <w:tcW w:w="2551" w:type="dxa"/>
          </w:tcPr>
          <w:p w:rsidR="002D4493" w:rsidRPr="007B023B" w:rsidRDefault="002D4493" w:rsidP="00F546EF">
            <w:pPr>
              <w:jc w:val="center"/>
              <w:rPr>
                <w:b/>
              </w:rPr>
            </w:pPr>
            <w:r w:rsidRPr="007B023B">
              <w:rPr>
                <w:b/>
              </w:rPr>
              <w:t>Наименование темы (раздела) дисциплины</w:t>
            </w:r>
          </w:p>
        </w:tc>
        <w:tc>
          <w:tcPr>
            <w:tcW w:w="6751" w:type="dxa"/>
          </w:tcPr>
          <w:p w:rsidR="002D4493" w:rsidRPr="007B023B" w:rsidRDefault="002D4493" w:rsidP="00F546EF">
            <w:pPr>
              <w:jc w:val="center"/>
              <w:rPr>
                <w:b/>
              </w:rPr>
            </w:pPr>
            <w:r w:rsidRPr="007B023B">
              <w:rPr>
                <w:b/>
              </w:rPr>
              <w:t>Содержание лекционного занятия</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751" w:type="dxa"/>
          </w:tcPr>
          <w:p w:rsidR="002D4493" w:rsidRPr="007B023B" w:rsidRDefault="002D4493" w:rsidP="00F546EF">
            <w:pPr>
              <w:jc w:val="both"/>
            </w:pPr>
            <w:r w:rsidRPr="00A057B7">
              <w:t>Проектная деятельность: общее представление. Понятие проекта.Этапы проектной деятельности.Классификация проектов.Особенности проектов различных типов. Важные элементы успешных проектов</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jc w:val="both"/>
            </w:pPr>
            <w:r w:rsidRPr="00BD2043">
              <w:t>Формирование команды</w:t>
            </w:r>
          </w:p>
        </w:tc>
        <w:tc>
          <w:tcPr>
            <w:tcW w:w="6751" w:type="dxa"/>
          </w:tcPr>
          <w:p w:rsidR="002D4493" w:rsidRDefault="002D4493" w:rsidP="00F546EF">
            <w:pPr>
              <w:tabs>
                <w:tab w:val="left" w:pos="851"/>
              </w:tabs>
              <w:jc w:val="both"/>
            </w:pPr>
            <w:r w:rsidRPr="004148CD">
              <w:t>Участники проекта. Роли в проекте. Ответственность участников команды</w:t>
            </w:r>
            <w:r>
              <w:t>.</w:t>
            </w:r>
          </w:p>
          <w:p w:rsidR="002D4493" w:rsidRPr="007B023B" w:rsidRDefault="002D4493" w:rsidP="00F546EF">
            <w:pPr>
              <w:tabs>
                <w:tab w:val="left" w:pos="851"/>
              </w:tabs>
              <w:jc w:val="both"/>
            </w:pP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BD2043" w:rsidRDefault="002D4493" w:rsidP="00F546EF">
            <w:pPr>
              <w:jc w:val="both"/>
            </w:pPr>
            <w:r>
              <w:rPr>
                <w:iCs/>
              </w:rPr>
              <w:t>К</w:t>
            </w:r>
            <w:r w:rsidRPr="005C27D2">
              <w:rPr>
                <w:iCs/>
              </w:rPr>
              <w:t>оммуникации в проекте</w:t>
            </w:r>
          </w:p>
        </w:tc>
        <w:tc>
          <w:tcPr>
            <w:tcW w:w="6751" w:type="dxa"/>
          </w:tcPr>
          <w:p w:rsidR="002D4493" w:rsidRPr="004148CD" w:rsidRDefault="002D4493" w:rsidP="00F546EF">
            <w:pPr>
              <w:tabs>
                <w:tab w:val="left" w:pos="851"/>
              </w:tabs>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autoSpaceDE w:val="0"/>
              <w:autoSpaceDN w:val="0"/>
              <w:jc w:val="both"/>
            </w:pPr>
            <w:r>
              <w:t>Методы генерации идей</w:t>
            </w:r>
          </w:p>
        </w:tc>
        <w:tc>
          <w:tcPr>
            <w:tcW w:w="6751" w:type="dxa"/>
          </w:tcPr>
          <w:p w:rsidR="002D4493" w:rsidRPr="007B023B" w:rsidRDefault="002D4493" w:rsidP="00F546EF">
            <w:pPr>
              <w:jc w:val="both"/>
            </w:pPr>
            <w:r w:rsidRPr="001E0096">
              <w:t>Способы генерации идей. Метод «Мозгового штурма». Метод «Brainwriting». Другие известные методы генерации идей</w:t>
            </w:r>
            <w:r>
              <w:t xml:space="preserve">: </w:t>
            </w:r>
            <w:r w:rsidRPr="001E0096">
              <w:t>Синектика</w:t>
            </w:r>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jc w:val="both"/>
            </w:pPr>
            <w:r w:rsidRPr="00DA1B11">
              <w:t>Образ продукта проекта</w:t>
            </w:r>
          </w:p>
        </w:tc>
        <w:tc>
          <w:tcPr>
            <w:tcW w:w="6751" w:type="dxa"/>
          </w:tcPr>
          <w:p w:rsidR="002D4493" w:rsidRPr="007B023B" w:rsidRDefault="002D4493" w:rsidP="00F546EF">
            <w:pPr>
              <w:pStyle w:val="NormalWeb"/>
              <w:spacing w:after="0"/>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онятие образа продукта.Образ продукта.Прототип. Какие бывают прототипы?</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DA1B11" w:rsidRDefault="002D4493" w:rsidP="00F546EF">
            <w:pPr>
              <w:jc w:val="both"/>
            </w:pPr>
            <w:r>
              <w:t>П</w:t>
            </w:r>
            <w:r w:rsidRPr="00DA1B11">
              <w:t>резентация идеи проекта</w:t>
            </w:r>
          </w:p>
        </w:tc>
        <w:tc>
          <w:tcPr>
            <w:tcW w:w="6751" w:type="dxa"/>
          </w:tcPr>
          <w:p w:rsidR="002D4493" w:rsidRDefault="002D4493" w:rsidP="00F546EF">
            <w:pPr>
              <w:pStyle w:val="NormalWeb"/>
              <w:spacing w:after="0"/>
              <w:jc w:val="both"/>
              <w:rPr>
                <w:rFonts w:ascii="Times New Roman" w:hAnsi="Times New Roman"/>
                <w:color w:val="auto"/>
                <w:sz w:val="24"/>
                <w:szCs w:val="24"/>
              </w:rPr>
            </w:pPr>
            <w:r w:rsidRPr="00DA1B11">
              <w:rPr>
                <w:rFonts w:ascii="Times New Roman" w:hAnsi="Times New Roman"/>
                <w:color w:val="auto"/>
                <w:sz w:val="24"/>
                <w:szCs w:val="24"/>
              </w:rPr>
              <w:t>Основные понятия о презентации проекта.Структура, формат презентации и содержание выступления.Создание визуального сопровождения.Технические средства.Оформление презентации.Подача материала</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jc w:val="both"/>
            </w:pPr>
            <w:r>
              <w:t xml:space="preserve">Правовые основы </w:t>
            </w:r>
            <w:r w:rsidRPr="007153F1">
              <w:t xml:space="preserve">  проектно</w:t>
            </w:r>
            <w:r>
              <w:t>й деятельности</w:t>
            </w:r>
          </w:p>
        </w:tc>
        <w:tc>
          <w:tcPr>
            <w:tcW w:w="6751" w:type="dxa"/>
          </w:tcPr>
          <w:p w:rsidR="002D4493" w:rsidRPr="007B023B" w:rsidRDefault="002D4493" w:rsidP="00F546EF">
            <w:pPr>
              <w:jc w:val="both"/>
            </w:pPr>
            <w:r w:rsidRPr="007153F1">
              <w:t>Нормативные правовые акты, национальные стандарты и методики РФ в сфере проектного управления</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BD3C31" w:rsidRDefault="002D4493" w:rsidP="00F546EF">
            <w:pPr>
              <w:jc w:val="both"/>
            </w:pPr>
            <w:r w:rsidRPr="00BD3C31">
              <w:t>Разработка требований к результату</w:t>
            </w:r>
          </w:p>
        </w:tc>
        <w:tc>
          <w:tcPr>
            <w:tcW w:w="6751" w:type="dxa"/>
          </w:tcPr>
          <w:p w:rsidR="002D4493" w:rsidRPr="00BD3C31" w:rsidRDefault="002D4493" w:rsidP="00F546EF">
            <w:pPr>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jc w:val="both"/>
            </w:pPr>
            <w:r w:rsidRPr="00BA153A">
              <w:t>Жизненный цикл проекта</w:t>
            </w:r>
          </w:p>
        </w:tc>
        <w:tc>
          <w:tcPr>
            <w:tcW w:w="6751" w:type="dxa"/>
          </w:tcPr>
          <w:p w:rsidR="002D4493" w:rsidRPr="007B023B" w:rsidRDefault="002D4493" w:rsidP="00F546EF">
            <w:pPr>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BA153A" w:rsidRDefault="002D4493" w:rsidP="00F546EF">
            <w:pPr>
              <w:jc w:val="both"/>
            </w:pPr>
            <w:r>
              <w:t>П</w:t>
            </w:r>
            <w:r w:rsidRPr="003B4D7C">
              <w:t>ланирование проекта</w:t>
            </w:r>
          </w:p>
        </w:tc>
        <w:tc>
          <w:tcPr>
            <w:tcW w:w="6751" w:type="dxa"/>
          </w:tcPr>
          <w:p w:rsidR="002D4493" w:rsidRPr="00BA153A" w:rsidRDefault="002D4493" w:rsidP="00F546EF">
            <w:pPr>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7B023B" w:rsidRDefault="002D4493" w:rsidP="00F546EF">
            <w:pPr>
              <w:jc w:val="both"/>
            </w:pPr>
            <w:r w:rsidRPr="00B67A91">
              <w:t>Бюджет проекта</w:t>
            </w:r>
          </w:p>
        </w:tc>
        <w:tc>
          <w:tcPr>
            <w:tcW w:w="6751" w:type="dxa"/>
          </w:tcPr>
          <w:p w:rsidR="002D4493" w:rsidRPr="007B023B" w:rsidRDefault="002D4493" w:rsidP="00F546EF">
            <w:pPr>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2D4493" w:rsidRPr="00DC11F5" w:rsidTr="00F546EF">
        <w:tc>
          <w:tcPr>
            <w:tcW w:w="431" w:type="dxa"/>
          </w:tcPr>
          <w:p w:rsidR="002D4493" w:rsidRPr="007B023B" w:rsidRDefault="002D4493" w:rsidP="00F546EF">
            <w:pPr>
              <w:pStyle w:val="ListParagraph"/>
              <w:numPr>
                <w:ilvl w:val="0"/>
                <w:numId w:val="14"/>
              </w:numPr>
              <w:ind w:left="0" w:firstLine="0"/>
              <w:jc w:val="center"/>
            </w:pPr>
          </w:p>
        </w:tc>
        <w:tc>
          <w:tcPr>
            <w:tcW w:w="2551" w:type="dxa"/>
          </w:tcPr>
          <w:p w:rsidR="002D4493" w:rsidRPr="00B67A91" w:rsidRDefault="002D4493" w:rsidP="00F546EF">
            <w:pPr>
              <w:jc w:val="both"/>
            </w:pPr>
            <w:r>
              <w:t>Риски проекта</w:t>
            </w:r>
          </w:p>
        </w:tc>
        <w:tc>
          <w:tcPr>
            <w:tcW w:w="6751" w:type="dxa"/>
          </w:tcPr>
          <w:p w:rsidR="002D4493" w:rsidRPr="00B67A91" w:rsidRDefault="002D4493" w:rsidP="00F546EF">
            <w:pPr>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2D4493" w:rsidRPr="00DC11F5" w:rsidTr="00F546EF">
        <w:tc>
          <w:tcPr>
            <w:tcW w:w="431" w:type="dxa"/>
          </w:tcPr>
          <w:p w:rsidR="002D4493" w:rsidRPr="007B023B" w:rsidRDefault="002D4493" w:rsidP="00F546EF">
            <w:pPr>
              <w:pStyle w:val="ListParagraph"/>
              <w:numPr>
                <w:ilvl w:val="0"/>
                <w:numId w:val="14"/>
              </w:numPr>
              <w:ind w:left="0" w:firstLine="0"/>
            </w:pPr>
          </w:p>
        </w:tc>
        <w:tc>
          <w:tcPr>
            <w:tcW w:w="2551" w:type="dxa"/>
          </w:tcPr>
          <w:p w:rsidR="002D4493" w:rsidRPr="007B023B" w:rsidRDefault="002D4493" w:rsidP="00F546EF">
            <w:pPr>
              <w:jc w:val="both"/>
            </w:pPr>
            <w:r w:rsidRPr="00EA281C">
              <w:t>Методы управления проектами на этапе реализации</w:t>
            </w:r>
          </w:p>
        </w:tc>
        <w:tc>
          <w:tcPr>
            <w:tcW w:w="6751" w:type="dxa"/>
          </w:tcPr>
          <w:p w:rsidR="002D4493" w:rsidRPr="007B023B" w:rsidRDefault="002D4493" w:rsidP="00F546EF">
            <w:pPr>
              <w:jc w:val="both"/>
            </w:pPr>
            <w:r w:rsidRPr="001306F5">
              <w:t>Управление проектами</w:t>
            </w:r>
            <w:r>
              <w:t>.</w:t>
            </w:r>
            <w:r w:rsidRPr="001306F5">
              <w:t xml:space="preserve"> Методы управления проектами</w:t>
            </w:r>
            <w:r>
              <w:t>.</w:t>
            </w:r>
            <w:r w:rsidRPr="001306F5">
              <w:t>Классическое проектное управление. Agile</w:t>
            </w:r>
            <w:r>
              <w:t>.</w:t>
            </w:r>
            <w:r w:rsidRPr="001306F5">
              <w:t>Scrum</w:t>
            </w:r>
            <w:r>
              <w:t>.</w:t>
            </w:r>
            <w:r w:rsidRPr="001306F5">
              <w:t>Lean</w:t>
            </w:r>
            <w:r>
              <w:t>.</w:t>
            </w:r>
            <w:r w:rsidRPr="001306F5">
              <w:t>Kanban</w:t>
            </w:r>
            <w:r>
              <w:t>.</w:t>
            </w:r>
          </w:p>
        </w:tc>
      </w:tr>
      <w:tr w:rsidR="002D4493" w:rsidRPr="00DC11F5" w:rsidTr="00F546EF">
        <w:tc>
          <w:tcPr>
            <w:tcW w:w="431" w:type="dxa"/>
          </w:tcPr>
          <w:p w:rsidR="002D4493" w:rsidRPr="007B023B" w:rsidRDefault="002D4493" w:rsidP="00F546EF">
            <w:pPr>
              <w:pStyle w:val="ListParagraph"/>
              <w:numPr>
                <w:ilvl w:val="0"/>
                <w:numId w:val="14"/>
              </w:numPr>
              <w:ind w:left="0" w:firstLine="0"/>
            </w:pPr>
          </w:p>
        </w:tc>
        <w:tc>
          <w:tcPr>
            <w:tcW w:w="2551" w:type="dxa"/>
          </w:tcPr>
          <w:p w:rsidR="002D4493" w:rsidRPr="00EA281C" w:rsidRDefault="002D4493" w:rsidP="00F546EF">
            <w:pPr>
              <w:jc w:val="both"/>
            </w:pPr>
            <w:r>
              <w:t>О</w:t>
            </w:r>
            <w:r w:rsidRPr="00EA281C">
              <w:t>ценка хода реализации проекта</w:t>
            </w:r>
          </w:p>
        </w:tc>
        <w:tc>
          <w:tcPr>
            <w:tcW w:w="6751" w:type="dxa"/>
          </w:tcPr>
          <w:p w:rsidR="002D4493" w:rsidRPr="001306F5" w:rsidRDefault="002D4493" w:rsidP="00F546EF">
            <w:pPr>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2D4493" w:rsidRPr="00DC11F5" w:rsidTr="00F546EF">
        <w:tc>
          <w:tcPr>
            <w:tcW w:w="431" w:type="dxa"/>
          </w:tcPr>
          <w:p w:rsidR="002D4493" w:rsidRPr="007B023B" w:rsidRDefault="002D4493" w:rsidP="00F546EF">
            <w:pPr>
              <w:pStyle w:val="ListParagraph"/>
              <w:numPr>
                <w:ilvl w:val="0"/>
                <w:numId w:val="14"/>
              </w:numPr>
              <w:ind w:left="0" w:firstLine="0"/>
            </w:pPr>
          </w:p>
        </w:tc>
        <w:tc>
          <w:tcPr>
            <w:tcW w:w="2551" w:type="dxa"/>
          </w:tcPr>
          <w:p w:rsidR="002D4493" w:rsidRPr="007B023B" w:rsidRDefault="002D4493" w:rsidP="00F546EF">
            <w:pPr>
              <w:jc w:val="both"/>
            </w:pPr>
            <w:r w:rsidRPr="00516187">
              <w:t>Сдача-приемка продукта проекта</w:t>
            </w:r>
          </w:p>
        </w:tc>
        <w:tc>
          <w:tcPr>
            <w:tcW w:w="6751" w:type="dxa"/>
          </w:tcPr>
          <w:p w:rsidR="002D4493" w:rsidRPr="007B023B" w:rsidRDefault="002D4493" w:rsidP="00F546EF">
            <w:pPr>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2D4493" w:rsidRPr="00DC11F5" w:rsidRDefault="002D4493" w:rsidP="00D00133">
      <w:pPr>
        <w:autoSpaceDE w:val="0"/>
        <w:autoSpaceDN w:val="0"/>
        <w:adjustRightInd w:val="0"/>
        <w:jc w:val="center"/>
      </w:pPr>
    </w:p>
    <w:p w:rsidR="002D4493" w:rsidRPr="00DC11F5" w:rsidRDefault="002D4493"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717"/>
      </w:tblGrid>
      <w:tr w:rsidR="002D4493" w:rsidRPr="002D0F2F" w:rsidTr="00F546EF">
        <w:tc>
          <w:tcPr>
            <w:tcW w:w="431" w:type="dxa"/>
          </w:tcPr>
          <w:p w:rsidR="002D4493" w:rsidRPr="00F546EF" w:rsidRDefault="002D4493" w:rsidP="006273FB">
            <w:pPr>
              <w:spacing w:line="216" w:lineRule="auto"/>
              <w:jc w:val="center"/>
              <w:rPr>
                <w:b/>
              </w:rPr>
            </w:pPr>
            <w:r w:rsidRPr="00F546EF">
              <w:rPr>
                <w:b/>
              </w:rPr>
              <w:t>№ п/п</w:t>
            </w:r>
          </w:p>
        </w:tc>
        <w:tc>
          <w:tcPr>
            <w:tcW w:w="2551" w:type="dxa"/>
          </w:tcPr>
          <w:p w:rsidR="002D4493" w:rsidRPr="00F546EF" w:rsidRDefault="002D4493" w:rsidP="006273FB">
            <w:pPr>
              <w:spacing w:line="216" w:lineRule="auto"/>
              <w:jc w:val="center"/>
              <w:rPr>
                <w:b/>
              </w:rPr>
            </w:pPr>
            <w:r w:rsidRPr="00F546EF">
              <w:rPr>
                <w:b/>
              </w:rPr>
              <w:t>Наименование темы (раздела) дисциплины</w:t>
            </w:r>
          </w:p>
        </w:tc>
        <w:tc>
          <w:tcPr>
            <w:tcW w:w="6717" w:type="dxa"/>
          </w:tcPr>
          <w:p w:rsidR="002D4493" w:rsidRPr="00F546EF" w:rsidRDefault="002D4493" w:rsidP="006273FB">
            <w:pPr>
              <w:spacing w:line="216" w:lineRule="auto"/>
              <w:jc w:val="center"/>
              <w:rPr>
                <w:b/>
              </w:rPr>
            </w:pPr>
            <w:r w:rsidRPr="00F546EF">
              <w:rPr>
                <w:b/>
              </w:rPr>
              <w:t>Содержание практического занятия</w:t>
            </w:r>
          </w:p>
        </w:tc>
      </w:tr>
      <w:tr w:rsidR="002D4493" w:rsidRPr="002D0F2F" w:rsidTr="00F546EF">
        <w:tc>
          <w:tcPr>
            <w:tcW w:w="431" w:type="dxa"/>
          </w:tcPr>
          <w:p w:rsidR="002D4493" w:rsidRPr="00F546EF" w:rsidRDefault="002D4493" w:rsidP="006273FB">
            <w:pPr>
              <w:pStyle w:val="ListParagraph"/>
              <w:spacing w:line="216" w:lineRule="auto"/>
              <w:ind w:left="0"/>
            </w:pPr>
            <w:bookmarkStart w:id="0" w:name="_Hlk69382896"/>
            <w:r w:rsidRPr="00F546EF">
              <w:t>1.</w:t>
            </w:r>
          </w:p>
        </w:tc>
        <w:tc>
          <w:tcPr>
            <w:tcW w:w="2551" w:type="dxa"/>
          </w:tcPr>
          <w:p w:rsidR="002D4493" w:rsidRPr="00F546EF" w:rsidRDefault="002D4493" w:rsidP="006273FB">
            <w:pPr>
              <w:pStyle w:val="1"/>
              <w:spacing w:after="0" w:line="216" w:lineRule="auto"/>
              <w:ind w:left="0"/>
              <w:jc w:val="both"/>
              <w:rPr>
                <w:rFonts w:ascii="Times New Roman" w:hAnsi="Times New Roman"/>
                <w:color w:val="000000"/>
                <w:spacing w:val="2"/>
                <w:sz w:val="24"/>
                <w:szCs w:val="24"/>
              </w:rPr>
            </w:pPr>
            <w:r w:rsidRPr="00F546EF">
              <w:rPr>
                <w:rFonts w:ascii="Times New Roman" w:hAnsi="Times New Roman"/>
                <w:sz w:val="24"/>
                <w:szCs w:val="24"/>
              </w:rPr>
              <w:t>Проектирование как деятельность</w:t>
            </w:r>
          </w:p>
        </w:tc>
        <w:tc>
          <w:tcPr>
            <w:tcW w:w="6717" w:type="dxa"/>
          </w:tcPr>
          <w:p w:rsidR="002D4493" w:rsidRPr="00F546EF" w:rsidRDefault="002D4493" w:rsidP="006273FB">
            <w:pPr>
              <w:pStyle w:val="BodyTextIndent"/>
              <w:numPr>
                <w:ilvl w:val="0"/>
                <w:numId w:val="16"/>
              </w:numPr>
              <w:spacing w:after="0" w:line="216" w:lineRule="auto"/>
              <w:jc w:val="both"/>
              <w:rPr>
                <w:lang w:val="ru-RU"/>
              </w:rPr>
            </w:pPr>
            <w:r w:rsidRPr="00F546EF">
              <w:rPr>
                <w:lang w:val="ru-RU"/>
              </w:rPr>
              <w:t xml:space="preserve">Этапы проектной деятельности. </w:t>
            </w:r>
          </w:p>
          <w:p w:rsidR="002D4493" w:rsidRPr="00F546EF" w:rsidRDefault="002D4493" w:rsidP="006273FB">
            <w:pPr>
              <w:pStyle w:val="BodyTextIndent"/>
              <w:numPr>
                <w:ilvl w:val="0"/>
                <w:numId w:val="16"/>
              </w:numPr>
              <w:spacing w:after="0" w:line="216" w:lineRule="auto"/>
              <w:jc w:val="both"/>
              <w:rPr>
                <w:lang w:val="ru-RU"/>
              </w:rPr>
            </w:pPr>
            <w:r w:rsidRPr="00F546EF">
              <w:rPr>
                <w:lang w:val="ru-RU"/>
              </w:rPr>
              <w:t xml:space="preserve">Классификация проектов. </w:t>
            </w:r>
          </w:p>
          <w:p w:rsidR="002D4493" w:rsidRPr="00F546EF" w:rsidRDefault="002D4493" w:rsidP="006273FB">
            <w:pPr>
              <w:pStyle w:val="BodyTextIndent"/>
              <w:numPr>
                <w:ilvl w:val="0"/>
                <w:numId w:val="16"/>
              </w:numPr>
              <w:spacing w:after="0" w:line="216" w:lineRule="auto"/>
              <w:jc w:val="both"/>
              <w:rPr>
                <w:lang w:val="ru-RU"/>
              </w:rPr>
            </w:pPr>
            <w:r w:rsidRPr="00F546EF">
              <w:rPr>
                <w:lang w:val="ru-RU"/>
              </w:rPr>
              <w:t xml:space="preserve">Особенности проектов различных типов. </w:t>
            </w:r>
          </w:p>
          <w:p w:rsidR="002D4493" w:rsidRPr="00F546EF" w:rsidRDefault="002D4493" w:rsidP="006273FB">
            <w:pPr>
              <w:pStyle w:val="BodyTextIndent"/>
              <w:numPr>
                <w:ilvl w:val="0"/>
                <w:numId w:val="16"/>
              </w:numPr>
              <w:spacing w:after="0" w:line="216" w:lineRule="auto"/>
              <w:jc w:val="both"/>
              <w:rPr>
                <w:lang w:val="ru-RU"/>
              </w:rPr>
            </w:pPr>
            <w:r w:rsidRPr="00F546EF">
              <w:rPr>
                <w:lang w:val="ru-RU"/>
              </w:rPr>
              <w:t>Важные элементы успешных проектов</w:t>
            </w:r>
          </w:p>
        </w:tc>
      </w:tr>
      <w:tr w:rsidR="002D4493" w:rsidRPr="002D0F2F" w:rsidTr="00F546EF">
        <w:tc>
          <w:tcPr>
            <w:tcW w:w="431" w:type="dxa"/>
          </w:tcPr>
          <w:p w:rsidR="002D4493" w:rsidRPr="00F546EF" w:rsidRDefault="002D4493" w:rsidP="006273FB">
            <w:pPr>
              <w:pStyle w:val="ListParagraph"/>
              <w:spacing w:line="216" w:lineRule="auto"/>
              <w:ind w:left="0"/>
            </w:pPr>
            <w:r w:rsidRPr="00F546EF">
              <w:t>2.</w:t>
            </w:r>
          </w:p>
        </w:tc>
        <w:tc>
          <w:tcPr>
            <w:tcW w:w="2551" w:type="dxa"/>
          </w:tcPr>
          <w:p w:rsidR="002D4493" w:rsidRPr="00F546EF" w:rsidRDefault="002D4493" w:rsidP="006273FB">
            <w:pPr>
              <w:spacing w:line="216" w:lineRule="auto"/>
              <w:jc w:val="both"/>
            </w:pPr>
            <w:r w:rsidRPr="00F546EF">
              <w:t xml:space="preserve">Формирование команды </w:t>
            </w:r>
          </w:p>
        </w:tc>
        <w:tc>
          <w:tcPr>
            <w:tcW w:w="6717" w:type="dxa"/>
          </w:tcPr>
          <w:p w:rsidR="002D4493" w:rsidRPr="00F546EF" w:rsidRDefault="002D4493" w:rsidP="006273FB">
            <w:pPr>
              <w:pStyle w:val="ListParagraph"/>
              <w:numPr>
                <w:ilvl w:val="0"/>
                <w:numId w:val="17"/>
              </w:numPr>
              <w:tabs>
                <w:tab w:val="left" w:pos="851"/>
              </w:tabs>
              <w:spacing w:line="216" w:lineRule="auto"/>
              <w:jc w:val="both"/>
            </w:pPr>
            <w:r w:rsidRPr="00F546EF">
              <w:t xml:space="preserve">Участники проекта. </w:t>
            </w:r>
          </w:p>
          <w:p w:rsidR="002D4493" w:rsidRPr="00F546EF" w:rsidRDefault="002D4493" w:rsidP="006273FB">
            <w:pPr>
              <w:pStyle w:val="ListParagraph"/>
              <w:numPr>
                <w:ilvl w:val="0"/>
                <w:numId w:val="17"/>
              </w:numPr>
              <w:tabs>
                <w:tab w:val="left" w:pos="851"/>
              </w:tabs>
              <w:spacing w:line="216" w:lineRule="auto"/>
              <w:jc w:val="both"/>
            </w:pPr>
            <w:r w:rsidRPr="00F546EF">
              <w:t xml:space="preserve">Роли в проекте. </w:t>
            </w:r>
          </w:p>
          <w:p w:rsidR="002D4493" w:rsidRPr="00F546EF" w:rsidRDefault="002D4493" w:rsidP="006273FB">
            <w:pPr>
              <w:pStyle w:val="ListParagraph"/>
              <w:numPr>
                <w:ilvl w:val="0"/>
                <w:numId w:val="17"/>
              </w:numPr>
              <w:tabs>
                <w:tab w:val="left" w:pos="851"/>
              </w:tabs>
              <w:spacing w:line="216" w:lineRule="auto"/>
              <w:jc w:val="both"/>
            </w:pPr>
            <w:r w:rsidRPr="00F546EF">
              <w:t>Ответственность участников команды.</w:t>
            </w:r>
          </w:p>
        </w:tc>
      </w:tr>
      <w:tr w:rsidR="002D4493" w:rsidRPr="002D0F2F" w:rsidTr="00F546EF">
        <w:tc>
          <w:tcPr>
            <w:tcW w:w="431" w:type="dxa"/>
          </w:tcPr>
          <w:p w:rsidR="002D4493" w:rsidRPr="00F546EF" w:rsidRDefault="002D4493" w:rsidP="006273FB">
            <w:pPr>
              <w:pStyle w:val="ListParagraph"/>
              <w:numPr>
                <w:ilvl w:val="0"/>
                <w:numId w:val="8"/>
              </w:numPr>
              <w:spacing w:line="216" w:lineRule="auto"/>
              <w:ind w:left="0"/>
              <w:jc w:val="both"/>
            </w:pPr>
            <w:r w:rsidRPr="00F546EF">
              <w:t>3.</w:t>
            </w:r>
          </w:p>
        </w:tc>
        <w:tc>
          <w:tcPr>
            <w:tcW w:w="2551" w:type="dxa"/>
          </w:tcPr>
          <w:p w:rsidR="002D4493" w:rsidRPr="00F546EF" w:rsidRDefault="002D4493" w:rsidP="006273FB">
            <w:pPr>
              <w:shd w:val="clear" w:color="auto" w:fill="FFFFFF"/>
              <w:spacing w:line="216" w:lineRule="auto"/>
              <w:jc w:val="both"/>
              <w:rPr>
                <w:bCs/>
              </w:rPr>
            </w:pPr>
            <w:r w:rsidRPr="00F546EF">
              <w:rPr>
                <w:iCs/>
              </w:rPr>
              <w:t>Коммуникации в проекте</w:t>
            </w:r>
          </w:p>
        </w:tc>
        <w:tc>
          <w:tcPr>
            <w:tcW w:w="6717" w:type="dxa"/>
          </w:tcPr>
          <w:p w:rsidR="002D4493" w:rsidRPr="00F546EF" w:rsidRDefault="002D4493" w:rsidP="006273FB">
            <w:pPr>
              <w:pStyle w:val="NormalWeb"/>
              <w:numPr>
                <w:ilvl w:val="0"/>
                <w:numId w:val="18"/>
              </w:numPr>
              <w:spacing w:after="0" w:line="216" w:lineRule="auto"/>
              <w:jc w:val="both"/>
              <w:rPr>
                <w:rFonts w:ascii="Times New Roman" w:hAnsi="Times New Roman"/>
                <w:color w:val="auto"/>
                <w:sz w:val="24"/>
                <w:szCs w:val="24"/>
              </w:rPr>
            </w:pPr>
            <w:r w:rsidRPr="00F546EF">
              <w:rPr>
                <w:rFonts w:ascii="Times New Roman" w:hAnsi="Times New Roman"/>
                <w:color w:val="auto"/>
                <w:sz w:val="24"/>
                <w:szCs w:val="24"/>
              </w:rPr>
              <w:t>Система управления коммуникациями в проекте.</w:t>
            </w:r>
          </w:p>
          <w:p w:rsidR="002D4493" w:rsidRPr="00F546EF" w:rsidRDefault="002D4493" w:rsidP="006273FB">
            <w:pPr>
              <w:pStyle w:val="NormalWeb"/>
              <w:numPr>
                <w:ilvl w:val="0"/>
                <w:numId w:val="18"/>
              </w:numPr>
              <w:spacing w:after="0" w:line="216" w:lineRule="auto"/>
              <w:jc w:val="both"/>
              <w:rPr>
                <w:rFonts w:ascii="Times New Roman" w:hAnsi="Times New Roman"/>
                <w:color w:val="auto"/>
                <w:sz w:val="24"/>
                <w:szCs w:val="24"/>
              </w:rPr>
            </w:pPr>
            <w:r w:rsidRPr="00F546EF">
              <w:rPr>
                <w:rFonts w:ascii="Times New Roman" w:hAnsi="Times New Roman"/>
                <w:color w:val="auto"/>
                <w:sz w:val="24"/>
                <w:szCs w:val="24"/>
              </w:rPr>
              <w:t xml:space="preserve"> Коммуникации в ходе совместных работ. </w:t>
            </w:r>
          </w:p>
          <w:p w:rsidR="002D4493" w:rsidRPr="00F546EF" w:rsidRDefault="002D4493" w:rsidP="006273FB">
            <w:pPr>
              <w:pStyle w:val="NormalWeb"/>
              <w:numPr>
                <w:ilvl w:val="0"/>
                <w:numId w:val="18"/>
              </w:numPr>
              <w:spacing w:after="0" w:line="216" w:lineRule="auto"/>
              <w:jc w:val="both"/>
              <w:rPr>
                <w:rFonts w:ascii="Times New Roman" w:hAnsi="Times New Roman"/>
                <w:color w:val="auto"/>
                <w:sz w:val="24"/>
                <w:szCs w:val="24"/>
              </w:rPr>
            </w:pPr>
            <w:r w:rsidRPr="00F546EF">
              <w:rPr>
                <w:rFonts w:ascii="Times New Roman" w:hAnsi="Times New Roman"/>
                <w:color w:val="auto"/>
                <w:sz w:val="24"/>
                <w:szCs w:val="24"/>
              </w:rPr>
              <w:t>Критерии эффективных коммуникаций</w:t>
            </w:r>
          </w:p>
        </w:tc>
      </w:tr>
      <w:tr w:rsidR="002D4493" w:rsidRPr="002D0F2F" w:rsidTr="00F546EF">
        <w:tc>
          <w:tcPr>
            <w:tcW w:w="431" w:type="dxa"/>
          </w:tcPr>
          <w:p w:rsidR="002D4493" w:rsidRPr="00F546EF" w:rsidRDefault="002D4493" w:rsidP="006273FB">
            <w:pPr>
              <w:pStyle w:val="ListParagraph"/>
              <w:numPr>
                <w:ilvl w:val="0"/>
                <w:numId w:val="8"/>
              </w:numPr>
              <w:spacing w:line="216" w:lineRule="auto"/>
              <w:ind w:left="0"/>
              <w:jc w:val="both"/>
            </w:pPr>
            <w:r w:rsidRPr="00F546EF">
              <w:t>4.</w:t>
            </w:r>
          </w:p>
        </w:tc>
        <w:tc>
          <w:tcPr>
            <w:tcW w:w="2551" w:type="dxa"/>
          </w:tcPr>
          <w:p w:rsidR="002D4493" w:rsidRPr="00F546EF" w:rsidRDefault="002D4493" w:rsidP="006273FB">
            <w:pPr>
              <w:spacing w:line="216" w:lineRule="auto"/>
              <w:jc w:val="both"/>
            </w:pPr>
            <w:r w:rsidRPr="00F546EF">
              <w:t>Методы генерации идей</w:t>
            </w:r>
          </w:p>
        </w:tc>
        <w:tc>
          <w:tcPr>
            <w:tcW w:w="6717" w:type="dxa"/>
          </w:tcPr>
          <w:p w:rsidR="002D4493" w:rsidRPr="00F546EF" w:rsidRDefault="002D4493" w:rsidP="006273FB">
            <w:pPr>
              <w:pStyle w:val="ListParagraph"/>
              <w:numPr>
                <w:ilvl w:val="0"/>
                <w:numId w:val="19"/>
              </w:numPr>
              <w:spacing w:line="216" w:lineRule="auto"/>
              <w:jc w:val="both"/>
              <w:rPr>
                <w:bCs/>
              </w:rPr>
            </w:pPr>
            <w:r w:rsidRPr="00F546EF">
              <w:t>Способы генерации идей. Метод «Мозгового штурма».</w:t>
            </w:r>
          </w:p>
          <w:p w:rsidR="002D4493" w:rsidRPr="00F546EF" w:rsidRDefault="002D4493" w:rsidP="006273FB">
            <w:pPr>
              <w:pStyle w:val="ListParagraph"/>
              <w:numPr>
                <w:ilvl w:val="0"/>
                <w:numId w:val="19"/>
              </w:numPr>
              <w:spacing w:line="216" w:lineRule="auto"/>
              <w:jc w:val="both"/>
              <w:rPr>
                <w:bCs/>
              </w:rPr>
            </w:pPr>
            <w:r w:rsidRPr="00F546EF">
              <w:t xml:space="preserve"> Метод «Brainwriting». </w:t>
            </w:r>
          </w:p>
          <w:p w:rsidR="002D4493" w:rsidRPr="00F546EF" w:rsidRDefault="002D4493" w:rsidP="006273FB">
            <w:pPr>
              <w:pStyle w:val="ListParagraph"/>
              <w:numPr>
                <w:ilvl w:val="0"/>
                <w:numId w:val="19"/>
              </w:numPr>
              <w:spacing w:line="216" w:lineRule="auto"/>
              <w:jc w:val="both"/>
              <w:rPr>
                <w:bCs/>
              </w:rPr>
            </w:pPr>
            <w:r w:rsidRPr="00F546EF">
              <w:t>Другие известные методы генерации идей: Синектика,  Шесть шляп, Морфологический ящик,  Инверсия, Метод фокальных объектов, Метод контрольных вопросов, Метод ментальных карт, Дизайн-мышление</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5.</w:t>
            </w:r>
          </w:p>
        </w:tc>
        <w:tc>
          <w:tcPr>
            <w:tcW w:w="2551" w:type="dxa"/>
          </w:tcPr>
          <w:p w:rsidR="002D4493" w:rsidRPr="00F546EF" w:rsidRDefault="002D4493" w:rsidP="006273FB">
            <w:pPr>
              <w:spacing w:line="216" w:lineRule="auto"/>
              <w:jc w:val="both"/>
            </w:pPr>
            <w:r w:rsidRPr="00F546EF">
              <w:t xml:space="preserve">Образ продукта проекта </w:t>
            </w:r>
          </w:p>
        </w:tc>
        <w:tc>
          <w:tcPr>
            <w:tcW w:w="6717" w:type="dxa"/>
          </w:tcPr>
          <w:p w:rsidR="002D4493" w:rsidRPr="00F546EF" w:rsidRDefault="002D4493" w:rsidP="006273FB">
            <w:pPr>
              <w:pStyle w:val="NormalWeb"/>
              <w:numPr>
                <w:ilvl w:val="0"/>
                <w:numId w:val="20"/>
              </w:numPr>
              <w:spacing w:after="0" w:line="216" w:lineRule="auto"/>
              <w:jc w:val="both"/>
              <w:rPr>
                <w:rFonts w:ascii="Times New Roman" w:hAnsi="Times New Roman"/>
                <w:color w:val="auto"/>
                <w:sz w:val="24"/>
                <w:szCs w:val="24"/>
              </w:rPr>
            </w:pPr>
            <w:r w:rsidRPr="00F546EF">
              <w:rPr>
                <w:rFonts w:ascii="Times New Roman" w:hAnsi="Times New Roman"/>
                <w:color w:val="auto"/>
                <w:sz w:val="24"/>
                <w:szCs w:val="24"/>
              </w:rPr>
              <w:t xml:space="preserve">Образ продукта. </w:t>
            </w:r>
          </w:p>
          <w:p w:rsidR="002D4493" w:rsidRPr="00F546EF" w:rsidRDefault="002D4493" w:rsidP="006273FB">
            <w:pPr>
              <w:pStyle w:val="NormalWeb"/>
              <w:numPr>
                <w:ilvl w:val="0"/>
                <w:numId w:val="20"/>
              </w:numPr>
              <w:spacing w:after="0" w:line="216" w:lineRule="auto"/>
              <w:jc w:val="both"/>
              <w:rPr>
                <w:rFonts w:ascii="Times New Roman" w:hAnsi="Times New Roman"/>
                <w:color w:val="auto"/>
                <w:sz w:val="24"/>
                <w:szCs w:val="24"/>
              </w:rPr>
            </w:pPr>
            <w:r w:rsidRPr="00F546EF">
              <w:rPr>
                <w:rFonts w:ascii="Times New Roman" w:hAnsi="Times New Roman"/>
                <w:color w:val="auto"/>
                <w:sz w:val="24"/>
                <w:szCs w:val="24"/>
              </w:rPr>
              <w:t>Прототип.  Какие бывают прототипы?</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6.</w:t>
            </w:r>
          </w:p>
        </w:tc>
        <w:tc>
          <w:tcPr>
            <w:tcW w:w="2551" w:type="dxa"/>
          </w:tcPr>
          <w:p w:rsidR="002D4493" w:rsidRPr="00F546EF" w:rsidRDefault="002D4493" w:rsidP="006273FB">
            <w:pPr>
              <w:spacing w:line="216" w:lineRule="auto"/>
              <w:jc w:val="both"/>
            </w:pPr>
            <w:r w:rsidRPr="00F546EF">
              <w:t>Презентация идеи проекта</w:t>
            </w:r>
          </w:p>
        </w:tc>
        <w:tc>
          <w:tcPr>
            <w:tcW w:w="6717" w:type="dxa"/>
          </w:tcPr>
          <w:p w:rsidR="002D4493" w:rsidRPr="00F546EF" w:rsidRDefault="002D4493" w:rsidP="006273FB">
            <w:pPr>
              <w:pStyle w:val="ListParagraph"/>
              <w:numPr>
                <w:ilvl w:val="0"/>
                <w:numId w:val="21"/>
              </w:numPr>
              <w:shd w:val="clear" w:color="auto" w:fill="FFFFFF"/>
              <w:tabs>
                <w:tab w:val="left" w:pos="993"/>
              </w:tabs>
              <w:spacing w:line="216" w:lineRule="auto"/>
              <w:jc w:val="both"/>
              <w:rPr>
                <w:spacing w:val="-18"/>
              </w:rPr>
            </w:pPr>
            <w:r w:rsidRPr="00F546EF">
              <w:t xml:space="preserve">Структура, формат презентации и содержание выступления. </w:t>
            </w:r>
          </w:p>
          <w:p w:rsidR="002D4493" w:rsidRPr="00F546EF" w:rsidRDefault="002D4493" w:rsidP="006273FB">
            <w:pPr>
              <w:pStyle w:val="ListParagraph"/>
              <w:numPr>
                <w:ilvl w:val="0"/>
                <w:numId w:val="21"/>
              </w:numPr>
              <w:shd w:val="clear" w:color="auto" w:fill="FFFFFF"/>
              <w:tabs>
                <w:tab w:val="left" w:pos="993"/>
              </w:tabs>
              <w:spacing w:line="216" w:lineRule="auto"/>
              <w:jc w:val="both"/>
              <w:rPr>
                <w:spacing w:val="-18"/>
              </w:rPr>
            </w:pPr>
            <w:r w:rsidRPr="00F546EF">
              <w:t xml:space="preserve">Создание визуального сопровождения. </w:t>
            </w:r>
          </w:p>
          <w:p w:rsidR="002D4493" w:rsidRPr="00F546EF" w:rsidRDefault="002D4493" w:rsidP="006273FB">
            <w:pPr>
              <w:pStyle w:val="ListParagraph"/>
              <w:numPr>
                <w:ilvl w:val="0"/>
                <w:numId w:val="21"/>
              </w:numPr>
              <w:shd w:val="clear" w:color="auto" w:fill="FFFFFF"/>
              <w:tabs>
                <w:tab w:val="left" w:pos="993"/>
              </w:tabs>
              <w:spacing w:line="216" w:lineRule="auto"/>
              <w:jc w:val="both"/>
              <w:rPr>
                <w:spacing w:val="-18"/>
              </w:rPr>
            </w:pPr>
            <w:r w:rsidRPr="00F546EF">
              <w:t xml:space="preserve">Технические средства. </w:t>
            </w:r>
          </w:p>
          <w:p w:rsidR="002D4493" w:rsidRPr="00F546EF" w:rsidRDefault="002D4493" w:rsidP="006273FB">
            <w:pPr>
              <w:pStyle w:val="ListParagraph"/>
              <w:numPr>
                <w:ilvl w:val="0"/>
                <w:numId w:val="21"/>
              </w:numPr>
              <w:shd w:val="clear" w:color="auto" w:fill="FFFFFF"/>
              <w:tabs>
                <w:tab w:val="left" w:pos="993"/>
              </w:tabs>
              <w:spacing w:line="216" w:lineRule="auto"/>
              <w:jc w:val="both"/>
              <w:rPr>
                <w:spacing w:val="-18"/>
              </w:rPr>
            </w:pPr>
            <w:r w:rsidRPr="00F546EF">
              <w:t xml:space="preserve">Оформление презентации. </w:t>
            </w:r>
          </w:p>
          <w:p w:rsidR="002D4493" w:rsidRPr="00F546EF" w:rsidRDefault="002D4493" w:rsidP="006273FB">
            <w:pPr>
              <w:pStyle w:val="ListParagraph"/>
              <w:numPr>
                <w:ilvl w:val="0"/>
                <w:numId w:val="21"/>
              </w:numPr>
              <w:shd w:val="clear" w:color="auto" w:fill="FFFFFF"/>
              <w:tabs>
                <w:tab w:val="left" w:pos="993"/>
              </w:tabs>
              <w:spacing w:line="216" w:lineRule="auto"/>
              <w:jc w:val="both"/>
              <w:rPr>
                <w:spacing w:val="-18"/>
              </w:rPr>
            </w:pPr>
            <w:r w:rsidRPr="00F546EF">
              <w:t>Подача материала</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7.</w:t>
            </w:r>
          </w:p>
        </w:tc>
        <w:tc>
          <w:tcPr>
            <w:tcW w:w="2551" w:type="dxa"/>
          </w:tcPr>
          <w:p w:rsidR="002D4493" w:rsidRPr="00F546EF" w:rsidRDefault="002D4493" w:rsidP="006273FB">
            <w:pPr>
              <w:spacing w:line="216" w:lineRule="auto"/>
              <w:jc w:val="both"/>
            </w:pPr>
            <w:r w:rsidRPr="00F546EF">
              <w:t>Правовые основы   проектной деятельности</w:t>
            </w:r>
          </w:p>
        </w:tc>
        <w:tc>
          <w:tcPr>
            <w:tcW w:w="6717" w:type="dxa"/>
          </w:tcPr>
          <w:p w:rsidR="002D4493" w:rsidRPr="00F546EF" w:rsidRDefault="002D4493" w:rsidP="006273FB">
            <w:pPr>
              <w:pStyle w:val="ListParagraph"/>
              <w:numPr>
                <w:ilvl w:val="0"/>
                <w:numId w:val="30"/>
              </w:numPr>
              <w:shd w:val="clear" w:color="auto" w:fill="FFFFFF"/>
              <w:tabs>
                <w:tab w:val="left" w:pos="993"/>
              </w:tabs>
              <w:spacing w:line="216" w:lineRule="auto"/>
              <w:jc w:val="both"/>
            </w:pPr>
            <w:r w:rsidRPr="00F546EF">
              <w:t>Нормативные правовые акты, национальные стандарты и методики РФ в сфере проектного управления</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8.</w:t>
            </w:r>
          </w:p>
        </w:tc>
        <w:tc>
          <w:tcPr>
            <w:tcW w:w="2551" w:type="dxa"/>
          </w:tcPr>
          <w:p w:rsidR="002D4493" w:rsidRPr="00F546EF" w:rsidRDefault="002D4493" w:rsidP="006273FB">
            <w:pPr>
              <w:spacing w:line="216" w:lineRule="auto"/>
              <w:jc w:val="both"/>
            </w:pPr>
            <w:r w:rsidRPr="00F546EF">
              <w:t>Разработка требований к результату</w:t>
            </w:r>
          </w:p>
        </w:tc>
        <w:tc>
          <w:tcPr>
            <w:tcW w:w="6717" w:type="dxa"/>
          </w:tcPr>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 xml:space="preserve">Работа с заинтересованными лицами. </w:t>
            </w:r>
          </w:p>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 xml:space="preserve">Требования в проекте. </w:t>
            </w:r>
          </w:p>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 xml:space="preserve">Какие бывают требования? </w:t>
            </w:r>
          </w:p>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 xml:space="preserve">Источники требований. </w:t>
            </w:r>
          </w:p>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 xml:space="preserve">Методы выявления требований. </w:t>
            </w:r>
          </w:p>
          <w:p w:rsidR="002D4493" w:rsidRPr="00F546EF" w:rsidRDefault="002D4493" w:rsidP="006273FB">
            <w:pPr>
              <w:pStyle w:val="ListParagraph"/>
              <w:numPr>
                <w:ilvl w:val="0"/>
                <w:numId w:val="22"/>
              </w:numPr>
              <w:shd w:val="clear" w:color="auto" w:fill="FFFFFF"/>
              <w:tabs>
                <w:tab w:val="left" w:pos="34"/>
              </w:tabs>
              <w:spacing w:line="216" w:lineRule="auto"/>
              <w:jc w:val="both"/>
            </w:pPr>
            <w:r w:rsidRPr="00F546EF">
              <w:t>Шаги по разработке требований</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9.</w:t>
            </w:r>
          </w:p>
        </w:tc>
        <w:tc>
          <w:tcPr>
            <w:tcW w:w="2551" w:type="dxa"/>
          </w:tcPr>
          <w:p w:rsidR="002D4493" w:rsidRPr="00F546EF" w:rsidRDefault="002D4493" w:rsidP="006273FB">
            <w:pPr>
              <w:spacing w:line="216" w:lineRule="auto"/>
              <w:jc w:val="both"/>
            </w:pPr>
            <w:r w:rsidRPr="00F546EF">
              <w:t xml:space="preserve">Жизненный цикл проекта  </w:t>
            </w:r>
          </w:p>
        </w:tc>
        <w:tc>
          <w:tcPr>
            <w:tcW w:w="6717" w:type="dxa"/>
          </w:tcPr>
          <w:p w:rsidR="002D4493" w:rsidRPr="00F546EF" w:rsidRDefault="002D4493" w:rsidP="006273FB">
            <w:pPr>
              <w:pStyle w:val="ListParagraph"/>
              <w:numPr>
                <w:ilvl w:val="0"/>
                <w:numId w:val="23"/>
              </w:numPr>
              <w:spacing w:line="216" w:lineRule="auto"/>
              <w:jc w:val="both"/>
            </w:pPr>
            <w:r w:rsidRPr="00F546EF">
              <w:t xml:space="preserve">Зачем нужен жизненный цикл? </w:t>
            </w:r>
          </w:p>
          <w:p w:rsidR="002D4493" w:rsidRPr="00F546EF" w:rsidRDefault="002D4493" w:rsidP="006273FB">
            <w:pPr>
              <w:pStyle w:val="ListParagraph"/>
              <w:numPr>
                <w:ilvl w:val="0"/>
                <w:numId w:val="23"/>
              </w:numPr>
              <w:spacing w:line="216" w:lineRule="auto"/>
              <w:jc w:val="both"/>
            </w:pPr>
            <w:r w:rsidRPr="00F546EF">
              <w:t xml:space="preserve">Структура жизненного цикла. </w:t>
            </w:r>
          </w:p>
          <w:p w:rsidR="002D4493" w:rsidRPr="00F546EF" w:rsidRDefault="002D4493" w:rsidP="006273FB">
            <w:pPr>
              <w:pStyle w:val="ListParagraph"/>
              <w:numPr>
                <w:ilvl w:val="0"/>
                <w:numId w:val="23"/>
              </w:numPr>
              <w:spacing w:line="216" w:lineRule="auto"/>
              <w:jc w:val="both"/>
            </w:pPr>
            <w:r w:rsidRPr="00F546EF">
              <w:t>Виды жизненных циклов проектов.</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10.</w:t>
            </w:r>
          </w:p>
        </w:tc>
        <w:tc>
          <w:tcPr>
            <w:tcW w:w="2551" w:type="dxa"/>
          </w:tcPr>
          <w:p w:rsidR="002D4493" w:rsidRPr="00F546EF" w:rsidRDefault="002D4493" w:rsidP="006273FB">
            <w:pPr>
              <w:spacing w:line="216" w:lineRule="auto"/>
              <w:jc w:val="both"/>
            </w:pPr>
            <w:r w:rsidRPr="00F546EF">
              <w:t>Планирование проекта</w:t>
            </w:r>
          </w:p>
        </w:tc>
        <w:tc>
          <w:tcPr>
            <w:tcW w:w="6717" w:type="dxa"/>
          </w:tcPr>
          <w:p w:rsidR="002D4493" w:rsidRPr="00F546EF" w:rsidRDefault="002D4493" w:rsidP="006273FB">
            <w:pPr>
              <w:pStyle w:val="BodyText2"/>
              <w:numPr>
                <w:ilvl w:val="0"/>
                <w:numId w:val="24"/>
              </w:numPr>
              <w:spacing w:after="0" w:line="216" w:lineRule="auto"/>
              <w:jc w:val="both"/>
            </w:pPr>
            <w:r w:rsidRPr="00F546EF">
              <w:t xml:space="preserve">Что планируем (объекты планирования)? </w:t>
            </w:r>
          </w:p>
          <w:p w:rsidR="002D4493" w:rsidRPr="00F546EF" w:rsidRDefault="002D4493" w:rsidP="006273FB">
            <w:pPr>
              <w:pStyle w:val="BodyText2"/>
              <w:numPr>
                <w:ilvl w:val="0"/>
                <w:numId w:val="24"/>
              </w:numPr>
              <w:spacing w:after="0" w:line="216" w:lineRule="auto"/>
              <w:jc w:val="both"/>
            </w:pPr>
            <w:r w:rsidRPr="00F546EF">
              <w:t xml:space="preserve">Календарный план проекта. </w:t>
            </w:r>
          </w:p>
          <w:p w:rsidR="002D4493" w:rsidRPr="00F546EF" w:rsidRDefault="002D4493" w:rsidP="006273FB">
            <w:pPr>
              <w:pStyle w:val="BodyText2"/>
              <w:numPr>
                <w:ilvl w:val="0"/>
                <w:numId w:val="24"/>
              </w:numPr>
              <w:spacing w:after="0" w:line="216" w:lineRule="auto"/>
              <w:jc w:val="both"/>
            </w:pPr>
            <w:r w:rsidRPr="00F546EF">
              <w:t xml:space="preserve">Шаги по разработке календарного плана. </w:t>
            </w:r>
          </w:p>
          <w:p w:rsidR="002D4493" w:rsidRPr="00F546EF" w:rsidRDefault="002D4493" w:rsidP="006273FB">
            <w:pPr>
              <w:pStyle w:val="BodyText2"/>
              <w:numPr>
                <w:ilvl w:val="0"/>
                <w:numId w:val="24"/>
              </w:numPr>
              <w:spacing w:after="0" w:line="216" w:lineRule="auto"/>
              <w:jc w:val="both"/>
            </w:pPr>
            <w:r w:rsidRPr="00F546EF">
              <w:t>Формы представления календарного плана</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11.</w:t>
            </w:r>
          </w:p>
        </w:tc>
        <w:tc>
          <w:tcPr>
            <w:tcW w:w="2551" w:type="dxa"/>
          </w:tcPr>
          <w:p w:rsidR="002D4493" w:rsidRPr="00F546EF" w:rsidRDefault="002D4493" w:rsidP="006273FB">
            <w:pPr>
              <w:spacing w:line="216" w:lineRule="auto"/>
              <w:jc w:val="both"/>
            </w:pPr>
            <w:r w:rsidRPr="00F546EF">
              <w:t xml:space="preserve">Бюджет проекта </w:t>
            </w:r>
          </w:p>
        </w:tc>
        <w:tc>
          <w:tcPr>
            <w:tcW w:w="6717" w:type="dxa"/>
          </w:tcPr>
          <w:p w:rsidR="002D4493" w:rsidRPr="00F546EF" w:rsidRDefault="002D4493" w:rsidP="006273FB">
            <w:pPr>
              <w:pStyle w:val="BodyText2"/>
              <w:numPr>
                <w:ilvl w:val="0"/>
                <w:numId w:val="25"/>
              </w:numPr>
              <w:spacing w:after="0" w:line="216" w:lineRule="auto"/>
              <w:jc w:val="both"/>
            </w:pPr>
            <w:r w:rsidRPr="00F546EF">
              <w:t xml:space="preserve">Определение, назначение, способы представления. </w:t>
            </w:r>
          </w:p>
          <w:p w:rsidR="002D4493" w:rsidRPr="00F546EF" w:rsidRDefault="002D4493" w:rsidP="006273FB">
            <w:pPr>
              <w:pStyle w:val="BodyText2"/>
              <w:numPr>
                <w:ilvl w:val="0"/>
                <w:numId w:val="25"/>
              </w:numPr>
              <w:spacing w:after="0" w:line="216" w:lineRule="auto"/>
              <w:jc w:val="both"/>
            </w:pPr>
            <w:r w:rsidRPr="00F546EF">
              <w:t xml:space="preserve">Разработка бюджета проекта. </w:t>
            </w:r>
          </w:p>
          <w:p w:rsidR="002D4493" w:rsidRPr="00F546EF" w:rsidRDefault="002D4493" w:rsidP="006273FB">
            <w:pPr>
              <w:pStyle w:val="BodyText2"/>
              <w:numPr>
                <w:ilvl w:val="0"/>
                <w:numId w:val="25"/>
              </w:numPr>
              <w:spacing w:after="0" w:line="216" w:lineRule="auto"/>
              <w:jc w:val="both"/>
            </w:pPr>
            <w:r w:rsidRPr="00F546EF">
              <w:t xml:space="preserve">Принципы создания бюджета. </w:t>
            </w:r>
          </w:p>
          <w:p w:rsidR="002D4493" w:rsidRPr="00F546EF" w:rsidRDefault="002D4493" w:rsidP="006273FB">
            <w:pPr>
              <w:pStyle w:val="BodyText2"/>
              <w:numPr>
                <w:ilvl w:val="0"/>
                <w:numId w:val="25"/>
              </w:numPr>
              <w:spacing w:after="0" w:line="216" w:lineRule="auto"/>
              <w:jc w:val="both"/>
            </w:pPr>
            <w:r w:rsidRPr="00F546EF">
              <w:t>Оценка стоимости проекта.</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12.</w:t>
            </w:r>
          </w:p>
        </w:tc>
        <w:tc>
          <w:tcPr>
            <w:tcW w:w="2551" w:type="dxa"/>
          </w:tcPr>
          <w:p w:rsidR="002D4493" w:rsidRPr="00F546EF" w:rsidRDefault="002D4493" w:rsidP="006273FB">
            <w:pPr>
              <w:spacing w:line="216" w:lineRule="auto"/>
              <w:jc w:val="both"/>
            </w:pPr>
            <w:r w:rsidRPr="00F546EF">
              <w:t>Риски проекта</w:t>
            </w:r>
          </w:p>
        </w:tc>
        <w:tc>
          <w:tcPr>
            <w:tcW w:w="6717" w:type="dxa"/>
          </w:tcPr>
          <w:p w:rsidR="002D4493" w:rsidRPr="00F546EF" w:rsidRDefault="002D4493" w:rsidP="006273FB">
            <w:pPr>
              <w:pStyle w:val="BodyText2"/>
              <w:numPr>
                <w:ilvl w:val="0"/>
                <w:numId w:val="26"/>
              </w:numPr>
              <w:spacing w:after="0" w:line="216" w:lineRule="auto"/>
              <w:jc w:val="both"/>
            </w:pPr>
            <w:r w:rsidRPr="00F546EF">
              <w:t xml:space="preserve">Классификация рисков. </w:t>
            </w:r>
          </w:p>
          <w:p w:rsidR="002D4493" w:rsidRPr="00F546EF" w:rsidRDefault="002D4493" w:rsidP="006273FB">
            <w:pPr>
              <w:pStyle w:val="BodyText2"/>
              <w:numPr>
                <w:ilvl w:val="0"/>
                <w:numId w:val="26"/>
              </w:numPr>
              <w:spacing w:after="0" w:line="216" w:lineRule="auto"/>
              <w:jc w:val="both"/>
            </w:pPr>
            <w:r w:rsidRPr="00F546EF">
              <w:t xml:space="preserve">Управление рисками. </w:t>
            </w:r>
          </w:p>
          <w:p w:rsidR="002D4493" w:rsidRPr="00F546EF" w:rsidRDefault="002D4493" w:rsidP="006273FB">
            <w:pPr>
              <w:pStyle w:val="BodyText2"/>
              <w:numPr>
                <w:ilvl w:val="0"/>
                <w:numId w:val="26"/>
              </w:numPr>
              <w:spacing w:after="0" w:line="216" w:lineRule="auto"/>
              <w:jc w:val="both"/>
            </w:pPr>
            <w:r w:rsidRPr="00F546EF">
              <w:t xml:space="preserve">Выявление (идентификация) рисков. </w:t>
            </w:r>
          </w:p>
          <w:p w:rsidR="002D4493" w:rsidRPr="00F546EF" w:rsidRDefault="002D4493" w:rsidP="006273FB">
            <w:pPr>
              <w:pStyle w:val="BodyText2"/>
              <w:numPr>
                <w:ilvl w:val="0"/>
                <w:numId w:val="26"/>
              </w:numPr>
              <w:spacing w:after="0" w:line="216" w:lineRule="auto"/>
              <w:jc w:val="both"/>
            </w:pPr>
            <w:r w:rsidRPr="00F546EF">
              <w:t xml:space="preserve">Оценка рисков. </w:t>
            </w:r>
          </w:p>
          <w:p w:rsidR="002D4493" w:rsidRPr="00F546EF" w:rsidRDefault="002D4493" w:rsidP="006273FB">
            <w:pPr>
              <w:pStyle w:val="BodyText2"/>
              <w:numPr>
                <w:ilvl w:val="0"/>
                <w:numId w:val="26"/>
              </w:numPr>
              <w:spacing w:after="0" w:line="216" w:lineRule="auto"/>
              <w:jc w:val="both"/>
            </w:pPr>
            <w:r w:rsidRPr="00F546EF">
              <w:t>Планирование мероприятий по предотвращению рисков</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13.</w:t>
            </w:r>
          </w:p>
        </w:tc>
        <w:tc>
          <w:tcPr>
            <w:tcW w:w="2551" w:type="dxa"/>
          </w:tcPr>
          <w:p w:rsidR="002D4493" w:rsidRPr="00F546EF" w:rsidRDefault="002D4493" w:rsidP="006273FB">
            <w:pPr>
              <w:spacing w:line="216" w:lineRule="auto"/>
              <w:jc w:val="both"/>
            </w:pPr>
            <w:r w:rsidRPr="00F546EF">
              <w:t>Методы управления проектами на этапе реализации</w:t>
            </w:r>
          </w:p>
        </w:tc>
        <w:tc>
          <w:tcPr>
            <w:tcW w:w="6717" w:type="dxa"/>
          </w:tcPr>
          <w:p w:rsidR="002D4493" w:rsidRPr="00F546EF" w:rsidRDefault="002D4493" w:rsidP="006273FB">
            <w:pPr>
              <w:pStyle w:val="BodyText2"/>
              <w:numPr>
                <w:ilvl w:val="0"/>
                <w:numId w:val="27"/>
              </w:numPr>
              <w:spacing w:after="0" w:line="216" w:lineRule="auto"/>
              <w:jc w:val="both"/>
            </w:pPr>
            <w:r w:rsidRPr="00F546EF">
              <w:t xml:space="preserve">Управление проектами. </w:t>
            </w:r>
          </w:p>
          <w:p w:rsidR="002D4493" w:rsidRPr="00F546EF" w:rsidRDefault="002D4493" w:rsidP="006273FB">
            <w:pPr>
              <w:pStyle w:val="BodyText2"/>
              <w:numPr>
                <w:ilvl w:val="0"/>
                <w:numId w:val="27"/>
              </w:numPr>
              <w:spacing w:after="0" w:line="216" w:lineRule="auto"/>
              <w:jc w:val="both"/>
            </w:pPr>
            <w:r w:rsidRPr="00F546EF">
              <w:t xml:space="preserve">Методы управления проектами. </w:t>
            </w:r>
          </w:p>
          <w:p w:rsidR="002D4493" w:rsidRPr="00F546EF" w:rsidRDefault="002D4493" w:rsidP="006273FB">
            <w:pPr>
              <w:pStyle w:val="BodyText2"/>
              <w:numPr>
                <w:ilvl w:val="0"/>
                <w:numId w:val="27"/>
              </w:numPr>
              <w:spacing w:after="0" w:line="216" w:lineRule="auto"/>
              <w:jc w:val="both"/>
            </w:pPr>
            <w:r w:rsidRPr="00F546EF">
              <w:t xml:space="preserve">Классическое проектное управление. </w:t>
            </w:r>
          </w:p>
          <w:p w:rsidR="002D4493" w:rsidRPr="00F546EF" w:rsidRDefault="002D4493" w:rsidP="006273FB">
            <w:pPr>
              <w:pStyle w:val="BodyText2"/>
              <w:numPr>
                <w:ilvl w:val="0"/>
                <w:numId w:val="27"/>
              </w:numPr>
              <w:spacing w:after="0" w:line="216" w:lineRule="auto"/>
              <w:jc w:val="both"/>
            </w:pPr>
            <w:r w:rsidRPr="00F546EF">
              <w:t>Agile. Scrum. Lean. Kanban.</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14.</w:t>
            </w:r>
          </w:p>
        </w:tc>
        <w:tc>
          <w:tcPr>
            <w:tcW w:w="2551" w:type="dxa"/>
          </w:tcPr>
          <w:p w:rsidR="002D4493" w:rsidRPr="00F546EF" w:rsidRDefault="002D4493" w:rsidP="006273FB">
            <w:pPr>
              <w:spacing w:line="216" w:lineRule="auto"/>
              <w:jc w:val="both"/>
            </w:pPr>
            <w:r w:rsidRPr="00F546EF">
              <w:t>Оценка хода реализации проекта</w:t>
            </w:r>
          </w:p>
        </w:tc>
        <w:tc>
          <w:tcPr>
            <w:tcW w:w="6717" w:type="dxa"/>
          </w:tcPr>
          <w:p w:rsidR="002D4493" w:rsidRPr="00F546EF" w:rsidRDefault="002D4493" w:rsidP="006273FB">
            <w:pPr>
              <w:pStyle w:val="BodyText2"/>
              <w:numPr>
                <w:ilvl w:val="0"/>
                <w:numId w:val="28"/>
              </w:numPr>
              <w:spacing w:after="0" w:line="216" w:lineRule="auto"/>
              <w:jc w:val="both"/>
            </w:pPr>
            <w:r w:rsidRPr="00F546EF">
              <w:t xml:space="preserve">Мониторинг и контроль. </w:t>
            </w:r>
          </w:p>
          <w:p w:rsidR="002D4493" w:rsidRPr="00F546EF" w:rsidRDefault="002D4493" w:rsidP="006273FB">
            <w:pPr>
              <w:pStyle w:val="BodyText2"/>
              <w:numPr>
                <w:ilvl w:val="0"/>
                <w:numId w:val="28"/>
              </w:numPr>
              <w:spacing w:after="0" w:line="216" w:lineRule="auto"/>
              <w:jc w:val="both"/>
            </w:pPr>
            <w:r w:rsidRPr="00F546EF">
              <w:t>Какие действия предпринимаются на этапе реализации?</w:t>
            </w:r>
          </w:p>
          <w:p w:rsidR="002D4493" w:rsidRPr="00F546EF" w:rsidRDefault="002D4493" w:rsidP="006273FB">
            <w:pPr>
              <w:pStyle w:val="BodyText2"/>
              <w:numPr>
                <w:ilvl w:val="0"/>
                <w:numId w:val="28"/>
              </w:numPr>
              <w:spacing w:after="0" w:line="216" w:lineRule="auto"/>
              <w:jc w:val="both"/>
            </w:pPr>
            <w:r w:rsidRPr="00F546EF">
              <w:t xml:space="preserve"> Информирование заинтересованных лиц. </w:t>
            </w:r>
          </w:p>
          <w:p w:rsidR="002D4493" w:rsidRPr="00F546EF" w:rsidRDefault="002D4493" w:rsidP="006273FB">
            <w:pPr>
              <w:pStyle w:val="BodyText2"/>
              <w:numPr>
                <w:ilvl w:val="0"/>
                <w:numId w:val="28"/>
              </w:numPr>
              <w:spacing w:after="0" w:line="216" w:lineRule="auto"/>
              <w:jc w:val="both"/>
            </w:pPr>
            <w:r w:rsidRPr="00F546EF">
              <w:t xml:space="preserve">Отчетность в проекте. </w:t>
            </w:r>
          </w:p>
          <w:p w:rsidR="002D4493" w:rsidRPr="00F546EF" w:rsidRDefault="002D4493" w:rsidP="006273FB">
            <w:pPr>
              <w:pStyle w:val="BodyText2"/>
              <w:numPr>
                <w:ilvl w:val="0"/>
                <w:numId w:val="28"/>
              </w:numPr>
              <w:spacing w:after="0" w:line="216" w:lineRule="auto"/>
              <w:jc w:val="both"/>
            </w:pPr>
            <w:r w:rsidRPr="00F546EF">
              <w:t>Изменения в проекте</w:t>
            </w:r>
          </w:p>
        </w:tc>
      </w:tr>
      <w:tr w:rsidR="002D4493" w:rsidRPr="002D0F2F" w:rsidTr="00F546EF">
        <w:tc>
          <w:tcPr>
            <w:tcW w:w="431" w:type="dxa"/>
          </w:tcPr>
          <w:p w:rsidR="002D4493" w:rsidRPr="00F546EF" w:rsidRDefault="002D4493" w:rsidP="006273FB">
            <w:pPr>
              <w:pStyle w:val="ListParagraph"/>
              <w:spacing w:line="216" w:lineRule="auto"/>
              <w:ind w:left="0"/>
              <w:jc w:val="both"/>
            </w:pPr>
            <w:r w:rsidRPr="00F546EF">
              <w:t>15.</w:t>
            </w:r>
          </w:p>
        </w:tc>
        <w:tc>
          <w:tcPr>
            <w:tcW w:w="2551" w:type="dxa"/>
          </w:tcPr>
          <w:p w:rsidR="002D4493" w:rsidRPr="00F546EF" w:rsidRDefault="002D4493" w:rsidP="006273FB">
            <w:pPr>
              <w:spacing w:line="216" w:lineRule="auto"/>
              <w:jc w:val="both"/>
            </w:pPr>
            <w:r w:rsidRPr="00F546EF">
              <w:t>Сдача-приемка продукта проекта</w:t>
            </w:r>
          </w:p>
        </w:tc>
        <w:tc>
          <w:tcPr>
            <w:tcW w:w="6717" w:type="dxa"/>
          </w:tcPr>
          <w:p w:rsidR="002D4493" w:rsidRPr="00F546EF" w:rsidRDefault="002D4493" w:rsidP="006273FB">
            <w:pPr>
              <w:pStyle w:val="BodyText2"/>
              <w:numPr>
                <w:ilvl w:val="0"/>
                <w:numId w:val="29"/>
              </w:numPr>
              <w:spacing w:after="0" w:line="216" w:lineRule="auto"/>
              <w:jc w:val="both"/>
            </w:pPr>
            <w:r w:rsidRPr="00F546EF">
              <w:t xml:space="preserve">Закрытие проекта. </w:t>
            </w:r>
          </w:p>
          <w:p w:rsidR="002D4493" w:rsidRPr="00F546EF" w:rsidRDefault="002D4493" w:rsidP="006273FB">
            <w:pPr>
              <w:pStyle w:val="BodyText2"/>
              <w:numPr>
                <w:ilvl w:val="0"/>
                <w:numId w:val="29"/>
              </w:numPr>
              <w:spacing w:after="0" w:line="216" w:lineRule="auto"/>
              <w:jc w:val="both"/>
            </w:pPr>
            <w:r w:rsidRPr="00F546EF">
              <w:t xml:space="preserve">Задачи на этапе завершения проекта. </w:t>
            </w:r>
          </w:p>
          <w:p w:rsidR="002D4493" w:rsidRPr="00F546EF" w:rsidRDefault="002D4493" w:rsidP="006273FB">
            <w:pPr>
              <w:pStyle w:val="BodyText2"/>
              <w:numPr>
                <w:ilvl w:val="0"/>
                <w:numId w:val="29"/>
              </w:numPr>
              <w:spacing w:after="0" w:line="216" w:lineRule="auto"/>
              <w:jc w:val="both"/>
            </w:pPr>
            <w:r w:rsidRPr="00F546EF">
              <w:t xml:space="preserve">Преждевременно закрытые проекты. </w:t>
            </w:r>
          </w:p>
          <w:p w:rsidR="002D4493" w:rsidRPr="00F546EF" w:rsidRDefault="002D4493" w:rsidP="006273FB">
            <w:pPr>
              <w:pStyle w:val="BodyText2"/>
              <w:numPr>
                <w:ilvl w:val="0"/>
                <w:numId w:val="29"/>
              </w:numPr>
              <w:spacing w:after="0" w:line="216" w:lineRule="auto"/>
              <w:jc w:val="both"/>
            </w:pPr>
            <w:r w:rsidRPr="00F546EF">
              <w:t>Итоговое представление результатов проекта</w:t>
            </w:r>
          </w:p>
        </w:tc>
      </w:tr>
      <w:bookmarkEnd w:id="0"/>
    </w:tbl>
    <w:p w:rsidR="002D4493" w:rsidRDefault="002D4493" w:rsidP="004E5484">
      <w:pPr>
        <w:autoSpaceDE w:val="0"/>
        <w:autoSpaceDN w:val="0"/>
        <w:adjustRightInd w:val="0"/>
        <w:rPr>
          <w:b/>
        </w:rPr>
      </w:pPr>
    </w:p>
    <w:p w:rsidR="002D4493" w:rsidRDefault="002D4493" w:rsidP="004E5484">
      <w:pPr>
        <w:autoSpaceDE w:val="0"/>
        <w:autoSpaceDN w:val="0"/>
        <w:adjustRightInd w:val="0"/>
        <w:rPr>
          <w:b/>
        </w:rPr>
      </w:pPr>
      <w:r w:rsidRPr="009B0270">
        <w:rPr>
          <w:b/>
        </w:rPr>
        <w:t>4.2.3. Содержание самостоятельной работы</w:t>
      </w:r>
    </w:p>
    <w:p w:rsidR="002D4493" w:rsidRPr="009B0270" w:rsidRDefault="002D449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794"/>
      </w:tblGrid>
      <w:tr w:rsidR="002D4493" w:rsidRPr="002D0F2F" w:rsidTr="00F546EF">
        <w:tc>
          <w:tcPr>
            <w:tcW w:w="431" w:type="dxa"/>
          </w:tcPr>
          <w:p w:rsidR="002D4493" w:rsidRPr="00F546EF" w:rsidRDefault="002D4493" w:rsidP="00F546EF">
            <w:pPr>
              <w:jc w:val="center"/>
              <w:rPr>
                <w:b/>
              </w:rPr>
            </w:pPr>
            <w:r w:rsidRPr="00F546EF">
              <w:rPr>
                <w:b/>
              </w:rPr>
              <w:t>№ п/п</w:t>
            </w:r>
          </w:p>
        </w:tc>
        <w:tc>
          <w:tcPr>
            <w:tcW w:w="2551" w:type="dxa"/>
          </w:tcPr>
          <w:p w:rsidR="002D4493" w:rsidRPr="00F546EF" w:rsidRDefault="002D4493" w:rsidP="00F546EF">
            <w:pPr>
              <w:jc w:val="center"/>
              <w:rPr>
                <w:b/>
              </w:rPr>
            </w:pPr>
            <w:r w:rsidRPr="00F546EF">
              <w:rPr>
                <w:b/>
              </w:rPr>
              <w:t>Наименование темы (раздела) дисциплины</w:t>
            </w:r>
          </w:p>
        </w:tc>
        <w:tc>
          <w:tcPr>
            <w:tcW w:w="6794" w:type="dxa"/>
          </w:tcPr>
          <w:p w:rsidR="002D4493" w:rsidRPr="00F546EF" w:rsidRDefault="002D4493" w:rsidP="00F546EF">
            <w:pPr>
              <w:jc w:val="center"/>
              <w:rPr>
                <w:b/>
              </w:rPr>
            </w:pPr>
            <w:r w:rsidRPr="00F546EF">
              <w:rPr>
                <w:b/>
              </w:rPr>
              <w:t>Формы и тематика самостоятельной работы</w:t>
            </w:r>
          </w:p>
        </w:tc>
      </w:tr>
      <w:tr w:rsidR="002D4493" w:rsidRPr="00D862BD" w:rsidTr="00F546EF">
        <w:tc>
          <w:tcPr>
            <w:tcW w:w="431" w:type="dxa"/>
          </w:tcPr>
          <w:p w:rsidR="002D4493" w:rsidRPr="00F546EF" w:rsidRDefault="002D4493" w:rsidP="00F546EF">
            <w:pPr>
              <w:pStyle w:val="ListParagraph"/>
              <w:ind w:left="0"/>
            </w:pPr>
            <w:r w:rsidRPr="00F546EF">
              <w:t>1.</w:t>
            </w:r>
          </w:p>
        </w:tc>
        <w:tc>
          <w:tcPr>
            <w:tcW w:w="2551" w:type="dxa"/>
          </w:tcPr>
          <w:p w:rsidR="002D4493" w:rsidRPr="00F546EF" w:rsidRDefault="002D4493" w:rsidP="00F546EF">
            <w:pPr>
              <w:pStyle w:val="1"/>
              <w:spacing w:after="0" w:line="240" w:lineRule="auto"/>
              <w:ind w:left="0"/>
              <w:jc w:val="both"/>
              <w:rPr>
                <w:rFonts w:ascii="Times New Roman" w:hAnsi="Times New Roman"/>
                <w:color w:val="000000"/>
                <w:spacing w:val="2"/>
                <w:sz w:val="24"/>
                <w:szCs w:val="24"/>
              </w:rPr>
            </w:pPr>
            <w:r w:rsidRPr="00F546EF">
              <w:rPr>
                <w:rFonts w:ascii="Times New Roman" w:hAnsi="Times New Roman"/>
                <w:sz w:val="24"/>
                <w:szCs w:val="24"/>
              </w:rPr>
              <w:t>Проектирование как деятельность</w:t>
            </w:r>
          </w:p>
        </w:tc>
        <w:tc>
          <w:tcPr>
            <w:tcW w:w="6794" w:type="dxa"/>
          </w:tcPr>
          <w:p w:rsidR="002D4493" w:rsidRPr="00F546EF" w:rsidRDefault="002D4493" w:rsidP="00F546EF">
            <w:pPr>
              <w:autoSpaceDE w:val="0"/>
              <w:autoSpaceDN w:val="0"/>
              <w:adjustRightInd w:val="0"/>
              <w:jc w:val="both"/>
            </w:pPr>
            <w:r w:rsidRPr="00F546EF">
              <w:t xml:space="preserve">Новейшие концепции проектной деятельности. </w:t>
            </w:r>
          </w:p>
          <w:p w:rsidR="002D4493" w:rsidRPr="00F546EF" w:rsidRDefault="002D4493" w:rsidP="00F546EF">
            <w:pPr>
              <w:shd w:val="clear" w:color="auto" w:fill="FFFFFF"/>
              <w:jc w:val="both"/>
              <w:rPr>
                <w:color w:val="000000"/>
                <w:highlight w:val="yellow"/>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highlight w:val="yellow"/>
              </w:rPr>
            </w:pPr>
            <w:r w:rsidRPr="00F546EF">
              <w:rPr>
                <w:color w:val="000000"/>
              </w:rPr>
              <w:t>Работа с Интернет-ресурсами</w:t>
            </w:r>
          </w:p>
          <w:p w:rsidR="002D4493" w:rsidRPr="00F546EF" w:rsidRDefault="002D4493" w:rsidP="00F546EF">
            <w:pPr>
              <w:shd w:val="clear" w:color="auto" w:fill="FFFFFF"/>
              <w:jc w:val="both"/>
              <w:rPr>
                <w:color w:val="000000"/>
                <w:highlight w:val="yellow"/>
              </w:rPr>
            </w:pPr>
            <w:r w:rsidRPr="00F546EF">
              <w:rPr>
                <w:color w:val="000000"/>
              </w:rPr>
              <w:t>Подготовка презентации</w:t>
            </w:r>
          </w:p>
        </w:tc>
      </w:tr>
      <w:tr w:rsidR="002D4493" w:rsidRPr="000B2E6F" w:rsidTr="00F546EF">
        <w:tc>
          <w:tcPr>
            <w:tcW w:w="431" w:type="dxa"/>
          </w:tcPr>
          <w:p w:rsidR="002D4493" w:rsidRPr="00F546EF" w:rsidRDefault="002D4493" w:rsidP="00F546EF">
            <w:pPr>
              <w:pStyle w:val="ListParagraph"/>
              <w:ind w:left="0"/>
            </w:pPr>
            <w:r w:rsidRPr="00F546EF">
              <w:t>2.</w:t>
            </w:r>
          </w:p>
        </w:tc>
        <w:tc>
          <w:tcPr>
            <w:tcW w:w="2551" w:type="dxa"/>
          </w:tcPr>
          <w:p w:rsidR="002D4493" w:rsidRPr="00F546EF" w:rsidRDefault="002D4493" w:rsidP="00F546EF">
            <w:pPr>
              <w:jc w:val="both"/>
            </w:pPr>
            <w:r w:rsidRPr="00F546EF">
              <w:t xml:space="preserve">Формирование команды </w:t>
            </w:r>
          </w:p>
        </w:tc>
        <w:tc>
          <w:tcPr>
            <w:tcW w:w="6794" w:type="dxa"/>
          </w:tcPr>
          <w:p w:rsidR="002D4493" w:rsidRPr="00F546EF" w:rsidRDefault="002D4493" w:rsidP="00F546EF">
            <w:pPr>
              <w:shd w:val="clear" w:color="auto" w:fill="FFFFFF"/>
              <w:jc w:val="both"/>
              <w:rPr>
                <w:color w:val="000000"/>
              </w:rPr>
            </w:pPr>
            <w:r w:rsidRPr="00F546EF">
              <w:rPr>
                <w:color w:val="000000"/>
              </w:rPr>
              <w:t>Особенности построения команд и командообразования.</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highlight w:val="yellow"/>
              </w:rPr>
            </w:pPr>
            <w:r w:rsidRPr="00F546EF">
              <w:t>Творческие задания</w:t>
            </w:r>
          </w:p>
        </w:tc>
      </w:tr>
      <w:tr w:rsidR="002D4493" w:rsidRPr="000B2E6F" w:rsidTr="00F546EF">
        <w:tc>
          <w:tcPr>
            <w:tcW w:w="431" w:type="dxa"/>
          </w:tcPr>
          <w:p w:rsidR="002D4493" w:rsidRPr="00F546EF" w:rsidRDefault="002D4493" w:rsidP="00F546EF">
            <w:pPr>
              <w:pStyle w:val="ListParagraph"/>
              <w:ind w:left="0"/>
              <w:jc w:val="both"/>
            </w:pPr>
            <w:r w:rsidRPr="00F546EF">
              <w:t>3.</w:t>
            </w:r>
          </w:p>
        </w:tc>
        <w:tc>
          <w:tcPr>
            <w:tcW w:w="2551" w:type="dxa"/>
          </w:tcPr>
          <w:p w:rsidR="002D4493" w:rsidRPr="00F546EF" w:rsidRDefault="002D4493" w:rsidP="00F546EF">
            <w:pPr>
              <w:shd w:val="clear" w:color="auto" w:fill="FFFFFF"/>
              <w:jc w:val="both"/>
              <w:rPr>
                <w:bCs/>
              </w:rPr>
            </w:pPr>
            <w:r w:rsidRPr="00F546EF">
              <w:rPr>
                <w:iCs/>
              </w:rPr>
              <w:t>Коммуникации в проекте</w:t>
            </w:r>
          </w:p>
        </w:tc>
        <w:tc>
          <w:tcPr>
            <w:tcW w:w="6794" w:type="dxa"/>
          </w:tcPr>
          <w:p w:rsidR="002D4493" w:rsidRPr="00F546EF" w:rsidRDefault="002D4493" w:rsidP="00F546EF">
            <w:pPr>
              <w:shd w:val="clear" w:color="auto" w:fill="FFFFFF"/>
              <w:jc w:val="both"/>
              <w:rPr>
                <w:color w:val="000000"/>
              </w:rPr>
            </w:pPr>
            <w:r w:rsidRPr="00F546EF">
              <w:rPr>
                <w:color w:val="000000"/>
              </w:rPr>
              <w:t>Особенности коммуникации в проектной команде</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t>Использование ИКТ-технологий</w:t>
            </w:r>
          </w:p>
        </w:tc>
      </w:tr>
      <w:tr w:rsidR="002D4493" w:rsidRPr="0092641C" w:rsidTr="00F546EF">
        <w:tc>
          <w:tcPr>
            <w:tcW w:w="431" w:type="dxa"/>
          </w:tcPr>
          <w:p w:rsidR="002D4493" w:rsidRPr="00F546EF" w:rsidRDefault="002D4493" w:rsidP="00F546EF">
            <w:pPr>
              <w:pStyle w:val="ListParagraph"/>
              <w:ind w:left="0"/>
              <w:jc w:val="both"/>
            </w:pPr>
            <w:r w:rsidRPr="00F546EF">
              <w:t>4.</w:t>
            </w:r>
          </w:p>
        </w:tc>
        <w:tc>
          <w:tcPr>
            <w:tcW w:w="2551" w:type="dxa"/>
          </w:tcPr>
          <w:p w:rsidR="002D4493" w:rsidRPr="00F546EF" w:rsidRDefault="002D4493" w:rsidP="00F546EF">
            <w:pPr>
              <w:jc w:val="both"/>
            </w:pPr>
            <w:r w:rsidRPr="00F546EF">
              <w:t>Методы генерации идей</w:t>
            </w:r>
          </w:p>
        </w:tc>
        <w:tc>
          <w:tcPr>
            <w:tcW w:w="6794" w:type="dxa"/>
          </w:tcPr>
          <w:p w:rsidR="002D4493" w:rsidRPr="00F546EF" w:rsidRDefault="002D4493" w:rsidP="00F546EF">
            <w:pPr>
              <w:shd w:val="clear" w:color="auto" w:fill="FFFFFF"/>
              <w:jc w:val="both"/>
              <w:rPr>
                <w:color w:val="000000"/>
              </w:rPr>
            </w:pPr>
            <w:r w:rsidRPr="00F546EF">
              <w:rPr>
                <w:color w:val="000000"/>
              </w:rPr>
              <w:t>Генерация идей: креативные способы и методики</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highlight w:val="yellow"/>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rPr>
                <w:color w:val="000000"/>
              </w:rPr>
              <w:t>Творческие задания</w:t>
            </w:r>
          </w:p>
        </w:tc>
      </w:tr>
      <w:tr w:rsidR="002D4493" w:rsidRPr="004F4739" w:rsidTr="00F546EF">
        <w:tc>
          <w:tcPr>
            <w:tcW w:w="431" w:type="dxa"/>
          </w:tcPr>
          <w:p w:rsidR="002D4493" w:rsidRPr="00F546EF" w:rsidRDefault="002D4493" w:rsidP="00F546EF">
            <w:pPr>
              <w:pStyle w:val="ListParagraph"/>
              <w:ind w:left="0"/>
              <w:jc w:val="both"/>
            </w:pPr>
            <w:r w:rsidRPr="00F546EF">
              <w:t>5.</w:t>
            </w:r>
          </w:p>
        </w:tc>
        <w:tc>
          <w:tcPr>
            <w:tcW w:w="2551" w:type="dxa"/>
          </w:tcPr>
          <w:p w:rsidR="002D4493" w:rsidRPr="00F546EF" w:rsidRDefault="002D4493" w:rsidP="00F546EF">
            <w:pPr>
              <w:jc w:val="both"/>
            </w:pPr>
            <w:r w:rsidRPr="00F546EF">
              <w:t xml:space="preserve">Образ продукта проекта </w:t>
            </w:r>
          </w:p>
        </w:tc>
        <w:tc>
          <w:tcPr>
            <w:tcW w:w="6794" w:type="dxa"/>
          </w:tcPr>
          <w:p w:rsidR="002D4493" w:rsidRPr="00F546EF" w:rsidRDefault="002D4493" w:rsidP="00F546EF">
            <w:pPr>
              <w:shd w:val="clear" w:color="auto" w:fill="FFFFFF"/>
              <w:jc w:val="both"/>
              <w:rPr>
                <w:color w:val="000000"/>
              </w:rPr>
            </w:pPr>
            <w:r w:rsidRPr="00F546EF">
              <w:rPr>
                <w:color w:val="000000"/>
              </w:rPr>
              <w:t>Технологии прототипирования для конкретных задач</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jc w:val="both"/>
            </w:pPr>
            <w:r w:rsidRPr="00F546EF">
              <w:t>Использование ИКТ-технологий</w:t>
            </w:r>
          </w:p>
          <w:p w:rsidR="002D4493" w:rsidRPr="00F546EF" w:rsidRDefault="002D4493" w:rsidP="00F546EF">
            <w:pPr>
              <w:shd w:val="clear" w:color="auto" w:fill="FFFFFF"/>
              <w:jc w:val="both"/>
              <w:rPr>
                <w:color w:val="000000"/>
              </w:rPr>
            </w:pPr>
            <w:r w:rsidRPr="00F546EF">
              <w:rPr>
                <w:color w:val="000000"/>
              </w:rPr>
              <w:t>Творческие задания</w:t>
            </w:r>
          </w:p>
        </w:tc>
      </w:tr>
      <w:tr w:rsidR="002D4493" w:rsidRPr="00C06B3E" w:rsidTr="00F546EF">
        <w:tc>
          <w:tcPr>
            <w:tcW w:w="431" w:type="dxa"/>
          </w:tcPr>
          <w:p w:rsidR="002D4493" w:rsidRPr="00F546EF" w:rsidRDefault="002D4493" w:rsidP="00F546EF">
            <w:pPr>
              <w:pStyle w:val="ListParagraph"/>
              <w:ind w:left="0"/>
              <w:jc w:val="both"/>
            </w:pPr>
            <w:r w:rsidRPr="00F546EF">
              <w:t>6.</w:t>
            </w:r>
          </w:p>
        </w:tc>
        <w:tc>
          <w:tcPr>
            <w:tcW w:w="2551" w:type="dxa"/>
          </w:tcPr>
          <w:p w:rsidR="002D4493" w:rsidRPr="00F546EF" w:rsidRDefault="002D4493" w:rsidP="00F546EF">
            <w:pPr>
              <w:jc w:val="both"/>
            </w:pPr>
            <w:r w:rsidRPr="00F546EF">
              <w:t>Презентация идеи проекта</w:t>
            </w:r>
          </w:p>
        </w:tc>
        <w:tc>
          <w:tcPr>
            <w:tcW w:w="6794" w:type="dxa"/>
          </w:tcPr>
          <w:p w:rsidR="002D4493" w:rsidRPr="00F546EF" w:rsidRDefault="002D4493" w:rsidP="00F546EF">
            <w:pPr>
              <w:shd w:val="clear" w:color="auto" w:fill="FFFFFF"/>
              <w:jc w:val="both"/>
              <w:rPr>
                <w:color w:val="000000"/>
              </w:rPr>
            </w:pPr>
            <w:r w:rsidRPr="00F546EF">
              <w:rPr>
                <w:color w:val="000000"/>
              </w:rPr>
              <w:t>Правила и возможности оформления презентации проекта</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jc w:val="both"/>
            </w:pPr>
            <w:r w:rsidRPr="00F546EF">
              <w:t>Использование ИКТ-технологий</w:t>
            </w:r>
          </w:p>
          <w:p w:rsidR="002D4493" w:rsidRPr="00F546EF" w:rsidRDefault="002D4493" w:rsidP="00F546EF">
            <w:pPr>
              <w:shd w:val="clear" w:color="auto" w:fill="FFFFFF"/>
              <w:jc w:val="both"/>
              <w:rPr>
                <w:color w:val="000000"/>
              </w:rPr>
            </w:pPr>
            <w:r w:rsidRPr="00F546EF">
              <w:rPr>
                <w:color w:val="000000"/>
              </w:rPr>
              <w:t>Подготовка презентации</w:t>
            </w:r>
          </w:p>
        </w:tc>
      </w:tr>
      <w:tr w:rsidR="002D4493" w:rsidRPr="00C06B3E" w:rsidTr="00F546EF">
        <w:tc>
          <w:tcPr>
            <w:tcW w:w="431" w:type="dxa"/>
          </w:tcPr>
          <w:p w:rsidR="002D4493" w:rsidRPr="00F546EF" w:rsidRDefault="002D4493" w:rsidP="00F546EF">
            <w:pPr>
              <w:pStyle w:val="ListParagraph"/>
              <w:ind w:left="0"/>
              <w:jc w:val="both"/>
            </w:pPr>
            <w:r w:rsidRPr="00F546EF">
              <w:t>7.</w:t>
            </w:r>
          </w:p>
        </w:tc>
        <w:tc>
          <w:tcPr>
            <w:tcW w:w="2551" w:type="dxa"/>
          </w:tcPr>
          <w:p w:rsidR="002D4493" w:rsidRPr="00F546EF" w:rsidRDefault="002D4493" w:rsidP="00F546EF">
            <w:pPr>
              <w:jc w:val="both"/>
            </w:pPr>
            <w:r w:rsidRPr="00F546EF">
              <w:t>Правовые основы   проектной деятельности</w:t>
            </w:r>
          </w:p>
        </w:tc>
        <w:tc>
          <w:tcPr>
            <w:tcW w:w="6794" w:type="dxa"/>
          </w:tcPr>
          <w:p w:rsidR="002D4493" w:rsidRPr="00F546EF" w:rsidRDefault="002D4493" w:rsidP="00F546EF">
            <w:pPr>
              <w:shd w:val="clear" w:color="auto" w:fill="FFFFFF"/>
              <w:jc w:val="both"/>
              <w:rPr>
                <w:color w:val="000000"/>
              </w:rPr>
            </w:pPr>
            <w:r w:rsidRPr="00F546EF">
              <w:rPr>
                <w:color w:val="000000"/>
              </w:rPr>
              <w:t>Изучение нормативной документации в сфере проектного управления</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Реферирование литературы</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tc>
      </w:tr>
      <w:tr w:rsidR="002D4493" w:rsidRPr="00C06B3E" w:rsidTr="00F546EF">
        <w:tc>
          <w:tcPr>
            <w:tcW w:w="431" w:type="dxa"/>
          </w:tcPr>
          <w:p w:rsidR="002D4493" w:rsidRPr="00F546EF" w:rsidRDefault="002D4493" w:rsidP="00F546EF">
            <w:pPr>
              <w:pStyle w:val="ListParagraph"/>
              <w:ind w:left="0"/>
              <w:jc w:val="both"/>
            </w:pPr>
            <w:r w:rsidRPr="00F546EF">
              <w:t>8.</w:t>
            </w:r>
          </w:p>
        </w:tc>
        <w:tc>
          <w:tcPr>
            <w:tcW w:w="2551" w:type="dxa"/>
          </w:tcPr>
          <w:p w:rsidR="002D4493" w:rsidRPr="00F546EF" w:rsidRDefault="002D4493" w:rsidP="00F546EF">
            <w:pPr>
              <w:jc w:val="both"/>
            </w:pPr>
            <w:r w:rsidRPr="00F546EF">
              <w:t>Разработка требований к результату</w:t>
            </w:r>
          </w:p>
        </w:tc>
        <w:tc>
          <w:tcPr>
            <w:tcW w:w="6794" w:type="dxa"/>
          </w:tcPr>
          <w:p w:rsidR="002D4493" w:rsidRPr="00F546EF" w:rsidRDefault="002D4493" w:rsidP="00F546EF">
            <w:pPr>
              <w:shd w:val="clear" w:color="auto" w:fill="FFFFFF"/>
              <w:jc w:val="both"/>
            </w:pPr>
            <w:r w:rsidRPr="00F546EF">
              <w:t>Требования, предъявляемые заказчиками к проектам</w:t>
            </w:r>
          </w:p>
          <w:p w:rsidR="002D4493" w:rsidRPr="00F546EF" w:rsidRDefault="002D4493" w:rsidP="00F546EF">
            <w:pPr>
              <w:shd w:val="clear" w:color="auto" w:fill="FFFFFF"/>
              <w:jc w:val="both"/>
            </w:pPr>
          </w:p>
          <w:p w:rsidR="002D4493" w:rsidRPr="00F546EF" w:rsidRDefault="002D4493" w:rsidP="00F546EF">
            <w:pPr>
              <w:shd w:val="clear" w:color="auto" w:fill="FFFFFF"/>
              <w:jc w:val="both"/>
            </w:pPr>
            <w:r w:rsidRPr="00F546EF">
              <w:t>Работа со справочными материалами</w:t>
            </w:r>
          </w:p>
          <w:p w:rsidR="002D4493" w:rsidRPr="00F546EF" w:rsidRDefault="002D4493" w:rsidP="00F546EF">
            <w:pPr>
              <w:shd w:val="clear" w:color="auto" w:fill="FFFFFF"/>
              <w:jc w:val="both"/>
            </w:pPr>
            <w:r w:rsidRPr="00F546EF">
              <w:t>Работа с Интернет-ресурсами</w:t>
            </w:r>
          </w:p>
          <w:p w:rsidR="002D4493" w:rsidRPr="00F546EF" w:rsidRDefault="002D4493" w:rsidP="00F546EF">
            <w:pPr>
              <w:shd w:val="clear" w:color="auto" w:fill="FFFFFF"/>
              <w:jc w:val="both"/>
              <w:rPr>
                <w:color w:val="000000"/>
              </w:rPr>
            </w:pPr>
            <w:r w:rsidRPr="00F546EF">
              <w:rPr>
                <w:color w:val="000000"/>
              </w:rPr>
              <w:t>Индивидуальные творческие задания</w:t>
            </w:r>
          </w:p>
        </w:tc>
      </w:tr>
      <w:tr w:rsidR="002D4493" w:rsidRPr="00C06B3E" w:rsidTr="00F546EF">
        <w:tc>
          <w:tcPr>
            <w:tcW w:w="431" w:type="dxa"/>
          </w:tcPr>
          <w:p w:rsidR="002D4493" w:rsidRPr="00F546EF" w:rsidRDefault="002D4493" w:rsidP="00F546EF">
            <w:pPr>
              <w:pStyle w:val="ListParagraph"/>
              <w:ind w:left="0"/>
              <w:jc w:val="both"/>
            </w:pPr>
            <w:r w:rsidRPr="00F546EF">
              <w:t>9..</w:t>
            </w:r>
          </w:p>
        </w:tc>
        <w:tc>
          <w:tcPr>
            <w:tcW w:w="2551" w:type="dxa"/>
          </w:tcPr>
          <w:p w:rsidR="002D4493" w:rsidRPr="00F546EF" w:rsidRDefault="002D4493" w:rsidP="00F546EF">
            <w:pPr>
              <w:jc w:val="both"/>
            </w:pPr>
            <w:r w:rsidRPr="00F546EF">
              <w:t xml:space="preserve">Жизненный цикл проекта  </w:t>
            </w:r>
          </w:p>
        </w:tc>
        <w:tc>
          <w:tcPr>
            <w:tcW w:w="6794" w:type="dxa"/>
          </w:tcPr>
          <w:p w:rsidR="002D4493" w:rsidRPr="00F546EF" w:rsidRDefault="002D4493" w:rsidP="00F546EF">
            <w:pPr>
              <w:jc w:val="both"/>
            </w:pPr>
            <w:r w:rsidRPr="00F546EF">
              <w:t>Особенности жизненного цикла проекта на разных стадиях его реализации</w:t>
            </w:r>
          </w:p>
          <w:p w:rsidR="002D4493" w:rsidRPr="00F546EF" w:rsidRDefault="002D4493" w:rsidP="00F546EF">
            <w:pPr>
              <w:shd w:val="clear" w:color="auto" w:fill="FFFFFF"/>
              <w:jc w:val="both"/>
            </w:pPr>
          </w:p>
          <w:p w:rsidR="002D4493" w:rsidRPr="00F546EF" w:rsidRDefault="002D4493" w:rsidP="00F546EF">
            <w:pPr>
              <w:shd w:val="clear" w:color="auto" w:fill="FFFFFF"/>
              <w:jc w:val="both"/>
            </w:pPr>
            <w:r w:rsidRPr="00F546EF">
              <w:t>Реферирование литературы</w:t>
            </w:r>
          </w:p>
          <w:p w:rsidR="002D4493" w:rsidRPr="00F546EF" w:rsidRDefault="002D4493" w:rsidP="00F546EF">
            <w:pPr>
              <w:shd w:val="clear" w:color="auto" w:fill="FFFFFF"/>
              <w:jc w:val="both"/>
            </w:pPr>
            <w:r w:rsidRPr="00F546EF">
              <w:t>Работа со справочными материалами</w:t>
            </w:r>
          </w:p>
          <w:p w:rsidR="002D4493" w:rsidRPr="00F546EF" w:rsidRDefault="002D4493" w:rsidP="00F546EF">
            <w:pPr>
              <w:shd w:val="clear" w:color="auto" w:fill="FFFFFF"/>
              <w:jc w:val="both"/>
            </w:pPr>
            <w:r w:rsidRPr="00F546EF">
              <w:t>Работа с Интернет-ресурсами</w:t>
            </w:r>
          </w:p>
          <w:p w:rsidR="002D4493" w:rsidRPr="00F546EF" w:rsidRDefault="002D4493" w:rsidP="00F546EF">
            <w:pPr>
              <w:shd w:val="clear" w:color="auto" w:fill="FFFFFF"/>
              <w:jc w:val="both"/>
            </w:pPr>
            <w:r w:rsidRPr="00F546EF">
              <w:t>Творческие задания</w:t>
            </w:r>
          </w:p>
        </w:tc>
      </w:tr>
      <w:tr w:rsidR="002D4493" w:rsidRPr="00C06B3E" w:rsidTr="00F546EF">
        <w:tc>
          <w:tcPr>
            <w:tcW w:w="431" w:type="dxa"/>
          </w:tcPr>
          <w:p w:rsidR="002D4493" w:rsidRPr="00F546EF" w:rsidRDefault="002D4493" w:rsidP="00F546EF">
            <w:pPr>
              <w:pStyle w:val="ListParagraph"/>
              <w:ind w:left="0"/>
              <w:jc w:val="both"/>
            </w:pPr>
            <w:r w:rsidRPr="00F546EF">
              <w:t>10.</w:t>
            </w:r>
          </w:p>
        </w:tc>
        <w:tc>
          <w:tcPr>
            <w:tcW w:w="2551" w:type="dxa"/>
          </w:tcPr>
          <w:p w:rsidR="002D4493" w:rsidRPr="00F546EF" w:rsidRDefault="002D4493" w:rsidP="00F546EF">
            <w:pPr>
              <w:jc w:val="both"/>
            </w:pPr>
            <w:r w:rsidRPr="00F546EF">
              <w:t>Планирование проекта</w:t>
            </w:r>
          </w:p>
        </w:tc>
        <w:tc>
          <w:tcPr>
            <w:tcW w:w="6794" w:type="dxa"/>
          </w:tcPr>
          <w:p w:rsidR="002D4493" w:rsidRPr="00F546EF" w:rsidRDefault="002D4493" w:rsidP="00F546EF">
            <w:pPr>
              <w:shd w:val="clear" w:color="auto" w:fill="FFFFFF"/>
              <w:jc w:val="both"/>
            </w:pPr>
            <w:r w:rsidRPr="00F546EF">
              <w:t>Технологии планирования проектной деятельности</w:t>
            </w:r>
          </w:p>
          <w:p w:rsidR="002D4493" w:rsidRPr="00F546EF" w:rsidRDefault="002D4493" w:rsidP="00F546EF">
            <w:pPr>
              <w:shd w:val="clear" w:color="auto" w:fill="FFFFFF"/>
              <w:jc w:val="both"/>
            </w:pPr>
          </w:p>
          <w:p w:rsidR="002D4493" w:rsidRPr="00F546EF" w:rsidRDefault="002D4493" w:rsidP="00F546EF">
            <w:pPr>
              <w:shd w:val="clear" w:color="auto" w:fill="FFFFFF"/>
              <w:jc w:val="both"/>
            </w:pPr>
            <w:r w:rsidRPr="00F546EF">
              <w:t>Реферирование литературы</w:t>
            </w:r>
          </w:p>
          <w:p w:rsidR="002D4493" w:rsidRPr="00F546EF" w:rsidRDefault="002D4493" w:rsidP="00F546EF">
            <w:pPr>
              <w:shd w:val="clear" w:color="auto" w:fill="FFFFFF"/>
              <w:jc w:val="both"/>
            </w:pPr>
            <w:r w:rsidRPr="00F546EF">
              <w:t>Работа со справочными материалами</w:t>
            </w:r>
          </w:p>
          <w:p w:rsidR="002D4493" w:rsidRPr="00F546EF" w:rsidRDefault="002D4493" w:rsidP="00F546EF">
            <w:pPr>
              <w:shd w:val="clear" w:color="auto" w:fill="FFFFFF"/>
              <w:jc w:val="both"/>
            </w:pPr>
            <w:r w:rsidRPr="00F546EF">
              <w:t>Работа с Интернет-ресурсами</w:t>
            </w:r>
          </w:p>
          <w:p w:rsidR="002D4493" w:rsidRPr="00F546EF" w:rsidRDefault="002D4493" w:rsidP="00F546EF">
            <w:pPr>
              <w:shd w:val="clear" w:color="auto" w:fill="FFFFFF"/>
              <w:jc w:val="both"/>
              <w:rPr>
                <w:color w:val="000000"/>
              </w:rPr>
            </w:pPr>
            <w:r w:rsidRPr="00F546EF">
              <w:rPr>
                <w:color w:val="000000"/>
              </w:rPr>
              <w:t>Расчетно-графическая работа</w:t>
            </w:r>
          </w:p>
        </w:tc>
      </w:tr>
      <w:tr w:rsidR="002D4493" w:rsidRPr="00C06B3E" w:rsidTr="00F546EF">
        <w:tc>
          <w:tcPr>
            <w:tcW w:w="431" w:type="dxa"/>
          </w:tcPr>
          <w:p w:rsidR="002D4493" w:rsidRPr="00F546EF" w:rsidRDefault="002D4493" w:rsidP="00F546EF">
            <w:pPr>
              <w:pStyle w:val="ListParagraph"/>
              <w:ind w:left="0"/>
              <w:jc w:val="both"/>
            </w:pPr>
            <w:r w:rsidRPr="00F546EF">
              <w:t>11.</w:t>
            </w:r>
          </w:p>
        </w:tc>
        <w:tc>
          <w:tcPr>
            <w:tcW w:w="2551" w:type="dxa"/>
          </w:tcPr>
          <w:p w:rsidR="002D4493" w:rsidRPr="00F546EF" w:rsidRDefault="002D4493" w:rsidP="00F546EF">
            <w:pPr>
              <w:jc w:val="both"/>
            </w:pPr>
            <w:r w:rsidRPr="00F546EF">
              <w:t xml:space="preserve">Бюджет проекта </w:t>
            </w:r>
          </w:p>
        </w:tc>
        <w:tc>
          <w:tcPr>
            <w:tcW w:w="6794" w:type="dxa"/>
          </w:tcPr>
          <w:p w:rsidR="002D4493" w:rsidRPr="00F546EF" w:rsidRDefault="002D4493" w:rsidP="00F546EF">
            <w:pPr>
              <w:shd w:val="clear" w:color="auto" w:fill="FFFFFF"/>
              <w:jc w:val="both"/>
              <w:rPr>
                <w:color w:val="000000"/>
              </w:rPr>
            </w:pPr>
            <w:r w:rsidRPr="00F546EF">
              <w:rPr>
                <w:color w:val="000000"/>
              </w:rPr>
              <w:t>Регламент бюджетирования и организация системы бюджетирования</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Изучение литературы, конспектирование</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jc w:val="both"/>
            </w:pPr>
            <w:r w:rsidRPr="00F546EF">
              <w:t>Расчетно-графическая работа</w:t>
            </w:r>
          </w:p>
        </w:tc>
      </w:tr>
      <w:tr w:rsidR="002D4493" w:rsidRPr="00C06B3E" w:rsidTr="00F546EF">
        <w:tc>
          <w:tcPr>
            <w:tcW w:w="431" w:type="dxa"/>
          </w:tcPr>
          <w:p w:rsidR="002D4493" w:rsidRPr="00F546EF" w:rsidRDefault="002D4493" w:rsidP="00F546EF">
            <w:pPr>
              <w:pStyle w:val="ListParagraph"/>
              <w:ind w:left="0"/>
              <w:jc w:val="both"/>
            </w:pPr>
            <w:r w:rsidRPr="00F546EF">
              <w:t>12.</w:t>
            </w:r>
          </w:p>
        </w:tc>
        <w:tc>
          <w:tcPr>
            <w:tcW w:w="2551" w:type="dxa"/>
          </w:tcPr>
          <w:p w:rsidR="002D4493" w:rsidRPr="00F546EF" w:rsidRDefault="002D4493" w:rsidP="00F546EF">
            <w:pPr>
              <w:jc w:val="both"/>
            </w:pPr>
            <w:r w:rsidRPr="00F546EF">
              <w:t>Риски проекта</w:t>
            </w:r>
          </w:p>
        </w:tc>
        <w:tc>
          <w:tcPr>
            <w:tcW w:w="6794" w:type="dxa"/>
          </w:tcPr>
          <w:p w:rsidR="002D4493" w:rsidRPr="00F546EF" w:rsidRDefault="002D4493" w:rsidP="00F546EF">
            <w:pPr>
              <w:shd w:val="clear" w:color="auto" w:fill="FFFFFF"/>
              <w:jc w:val="both"/>
              <w:rPr>
                <w:color w:val="000000"/>
              </w:rPr>
            </w:pPr>
            <w:r w:rsidRPr="00F546EF">
              <w:rPr>
                <w:color w:val="000000"/>
              </w:rPr>
              <w:t>Управление рисками в проекте: анализ и оценка</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Изучение литературы, конспектирование</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Индивидуальные творческие задания</w:t>
            </w:r>
          </w:p>
          <w:p w:rsidR="002D4493" w:rsidRPr="00F546EF" w:rsidRDefault="002D4493" w:rsidP="00F546EF">
            <w:pPr>
              <w:jc w:val="both"/>
            </w:pPr>
            <w:r w:rsidRPr="00F546EF">
              <w:t>Расчетно-графическая работа</w:t>
            </w:r>
          </w:p>
        </w:tc>
      </w:tr>
      <w:tr w:rsidR="002D4493" w:rsidRPr="00C06B3E" w:rsidTr="00F546EF">
        <w:tc>
          <w:tcPr>
            <w:tcW w:w="431" w:type="dxa"/>
          </w:tcPr>
          <w:p w:rsidR="002D4493" w:rsidRPr="00F546EF" w:rsidRDefault="002D4493" w:rsidP="00F546EF">
            <w:pPr>
              <w:pStyle w:val="ListParagraph"/>
              <w:ind w:left="0"/>
              <w:jc w:val="both"/>
            </w:pPr>
            <w:r w:rsidRPr="00F546EF">
              <w:t>13.</w:t>
            </w:r>
          </w:p>
        </w:tc>
        <w:tc>
          <w:tcPr>
            <w:tcW w:w="2551" w:type="dxa"/>
          </w:tcPr>
          <w:p w:rsidR="002D4493" w:rsidRPr="00F546EF" w:rsidRDefault="002D4493" w:rsidP="00F546EF">
            <w:pPr>
              <w:jc w:val="both"/>
            </w:pPr>
            <w:r w:rsidRPr="00F546EF">
              <w:t>Методы управления проектами на этапе реализации</w:t>
            </w:r>
          </w:p>
        </w:tc>
        <w:tc>
          <w:tcPr>
            <w:tcW w:w="6794" w:type="dxa"/>
          </w:tcPr>
          <w:p w:rsidR="002D4493" w:rsidRPr="00F546EF" w:rsidRDefault="002D4493" w:rsidP="00F546EF">
            <w:pPr>
              <w:shd w:val="clear" w:color="auto" w:fill="FFFFFF"/>
              <w:jc w:val="both"/>
              <w:rPr>
                <w:color w:val="000000"/>
              </w:rPr>
            </w:pPr>
            <w:r w:rsidRPr="00F546EF">
              <w:rPr>
                <w:color w:val="000000"/>
              </w:rPr>
              <w:t>Особенности управления проектами на начальной стадии реализации</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Изучение литературы, конспектирование</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rPr>
                <w:color w:val="000000"/>
              </w:rPr>
              <w:t>Использование ИКТ-технологий</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Творческие задания</w:t>
            </w:r>
          </w:p>
          <w:p w:rsidR="002D4493" w:rsidRPr="00F546EF" w:rsidRDefault="002D4493" w:rsidP="00F546EF">
            <w:pPr>
              <w:jc w:val="both"/>
            </w:pPr>
            <w:r w:rsidRPr="00F546EF">
              <w:t>Расчетно-графическая работа</w:t>
            </w:r>
          </w:p>
        </w:tc>
      </w:tr>
      <w:tr w:rsidR="002D4493" w:rsidRPr="00C06B3E" w:rsidTr="00F546EF">
        <w:tc>
          <w:tcPr>
            <w:tcW w:w="431" w:type="dxa"/>
          </w:tcPr>
          <w:p w:rsidR="002D4493" w:rsidRPr="00F546EF" w:rsidRDefault="002D4493" w:rsidP="00F546EF">
            <w:pPr>
              <w:pStyle w:val="ListParagraph"/>
              <w:ind w:left="0"/>
              <w:jc w:val="both"/>
            </w:pPr>
            <w:r w:rsidRPr="00F546EF">
              <w:t>14.</w:t>
            </w:r>
          </w:p>
        </w:tc>
        <w:tc>
          <w:tcPr>
            <w:tcW w:w="2551" w:type="dxa"/>
          </w:tcPr>
          <w:p w:rsidR="002D4493" w:rsidRPr="00F546EF" w:rsidRDefault="002D4493" w:rsidP="00F546EF">
            <w:pPr>
              <w:jc w:val="both"/>
            </w:pPr>
            <w:r w:rsidRPr="00F546EF">
              <w:t>Оценка хода реализации проекта</w:t>
            </w:r>
          </w:p>
        </w:tc>
        <w:tc>
          <w:tcPr>
            <w:tcW w:w="6794" w:type="dxa"/>
          </w:tcPr>
          <w:p w:rsidR="002D4493" w:rsidRPr="00F546EF" w:rsidRDefault="002D4493" w:rsidP="00F546EF">
            <w:pPr>
              <w:shd w:val="clear" w:color="auto" w:fill="FFFFFF"/>
              <w:jc w:val="both"/>
              <w:rPr>
                <w:color w:val="000000"/>
              </w:rPr>
            </w:pPr>
            <w:r w:rsidRPr="00F546EF">
              <w:rPr>
                <w:color w:val="000000"/>
              </w:rPr>
              <w:t>Ключевые процессы реализации проекта</w:t>
            </w:r>
          </w:p>
          <w:p w:rsidR="002D4493" w:rsidRPr="00F546EF" w:rsidRDefault="002D4493" w:rsidP="00F546EF">
            <w:pPr>
              <w:shd w:val="clear" w:color="auto" w:fill="FFFFFF"/>
              <w:jc w:val="both"/>
              <w:rPr>
                <w:color w:val="000000"/>
              </w:rPr>
            </w:pPr>
          </w:p>
          <w:p w:rsidR="002D4493" w:rsidRPr="00F546EF" w:rsidRDefault="002D4493" w:rsidP="00F546EF">
            <w:pPr>
              <w:shd w:val="clear" w:color="auto" w:fill="FFFFFF"/>
              <w:jc w:val="both"/>
              <w:rPr>
                <w:color w:val="000000"/>
              </w:rPr>
            </w:pPr>
            <w:r w:rsidRPr="00F546EF">
              <w:rPr>
                <w:color w:val="000000"/>
              </w:rPr>
              <w:t>Изучение литературы, конспектирование</w:t>
            </w:r>
          </w:p>
          <w:p w:rsidR="002D4493" w:rsidRPr="00F546EF" w:rsidRDefault="002D4493" w:rsidP="00F546EF">
            <w:pPr>
              <w:shd w:val="clear" w:color="auto" w:fill="FFFFFF"/>
              <w:jc w:val="both"/>
              <w:rPr>
                <w:color w:val="000000"/>
              </w:rPr>
            </w:pPr>
            <w:r w:rsidRPr="00F546EF">
              <w:rPr>
                <w:color w:val="000000"/>
              </w:rPr>
              <w:t>Работа с Интернет-ресурсами</w:t>
            </w:r>
          </w:p>
          <w:p w:rsidR="002D4493" w:rsidRPr="00F546EF" w:rsidRDefault="002D4493" w:rsidP="00F546EF">
            <w:pPr>
              <w:shd w:val="clear" w:color="auto" w:fill="FFFFFF"/>
              <w:jc w:val="both"/>
              <w:rPr>
                <w:color w:val="000000"/>
              </w:rPr>
            </w:pPr>
            <w:r w:rsidRPr="00F546EF">
              <w:rPr>
                <w:color w:val="000000"/>
              </w:rPr>
              <w:t>Использование ИКТ-технологий</w:t>
            </w:r>
          </w:p>
          <w:p w:rsidR="002D4493" w:rsidRPr="00F546EF" w:rsidRDefault="002D4493" w:rsidP="00F546EF">
            <w:pPr>
              <w:shd w:val="clear" w:color="auto" w:fill="FFFFFF"/>
              <w:jc w:val="both"/>
              <w:rPr>
                <w:color w:val="000000"/>
              </w:rPr>
            </w:pPr>
            <w:r w:rsidRPr="00F546EF">
              <w:rPr>
                <w:color w:val="000000"/>
              </w:rPr>
              <w:t>Работа со справочными материалами</w:t>
            </w:r>
          </w:p>
          <w:p w:rsidR="002D4493" w:rsidRPr="00F546EF" w:rsidRDefault="002D4493" w:rsidP="00F546EF">
            <w:pPr>
              <w:shd w:val="clear" w:color="auto" w:fill="FFFFFF"/>
              <w:jc w:val="both"/>
              <w:rPr>
                <w:color w:val="000000"/>
              </w:rPr>
            </w:pPr>
            <w:r w:rsidRPr="00F546EF">
              <w:rPr>
                <w:color w:val="000000"/>
              </w:rPr>
              <w:t>Творческие задания</w:t>
            </w:r>
          </w:p>
        </w:tc>
      </w:tr>
      <w:tr w:rsidR="002D4493" w:rsidRPr="00C06B3E" w:rsidTr="00F546EF">
        <w:tc>
          <w:tcPr>
            <w:tcW w:w="431" w:type="dxa"/>
          </w:tcPr>
          <w:p w:rsidR="002D4493" w:rsidRPr="00F546EF" w:rsidRDefault="002D4493" w:rsidP="00F546EF">
            <w:pPr>
              <w:pStyle w:val="ListParagraph"/>
              <w:ind w:left="0"/>
              <w:jc w:val="both"/>
            </w:pPr>
            <w:r w:rsidRPr="00F546EF">
              <w:t>15.</w:t>
            </w:r>
          </w:p>
        </w:tc>
        <w:tc>
          <w:tcPr>
            <w:tcW w:w="2551" w:type="dxa"/>
          </w:tcPr>
          <w:p w:rsidR="002D4493" w:rsidRPr="00F546EF" w:rsidRDefault="002D4493" w:rsidP="00F546EF">
            <w:pPr>
              <w:jc w:val="both"/>
            </w:pPr>
            <w:r w:rsidRPr="00F546EF">
              <w:t>Сдача-приемка продукта проекта</w:t>
            </w:r>
          </w:p>
        </w:tc>
        <w:tc>
          <w:tcPr>
            <w:tcW w:w="6794" w:type="dxa"/>
          </w:tcPr>
          <w:p w:rsidR="002D4493" w:rsidRPr="00F546EF" w:rsidRDefault="002D4493" w:rsidP="00F546EF">
            <w:pPr>
              <w:jc w:val="both"/>
            </w:pPr>
            <w:r w:rsidRPr="00F546EF">
              <w:t>Порядок и особенности сдача-приемки продукта проекта</w:t>
            </w:r>
          </w:p>
          <w:p w:rsidR="002D4493" w:rsidRPr="00F546EF" w:rsidRDefault="002D4493" w:rsidP="00F546EF">
            <w:pPr>
              <w:jc w:val="both"/>
            </w:pPr>
            <w:r w:rsidRPr="00F546EF">
              <w:t>Работа со справочными материалами</w:t>
            </w:r>
          </w:p>
          <w:p w:rsidR="002D4493" w:rsidRPr="00F546EF" w:rsidRDefault="002D4493" w:rsidP="00F546EF">
            <w:pPr>
              <w:jc w:val="both"/>
            </w:pPr>
            <w:r w:rsidRPr="00F546EF">
              <w:t>Работа с Интернет-ресурсами</w:t>
            </w:r>
          </w:p>
          <w:p w:rsidR="002D4493" w:rsidRPr="00F546EF" w:rsidRDefault="002D4493" w:rsidP="00F546EF">
            <w:pPr>
              <w:jc w:val="both"/>
            </w:pPr>
            <w:r w:rsidRPr="00F546EF">
              <w:t>Творческие задания</w:t>
            </w:r>
          </w:p>
          <w:p w:rsidR="002D4493" w:rsidRPr="00F546EF" w:rsidRDefault="002D4493" w:rsidP="00F546EF">
            <w:pPr>
              <w:jc w:val="both"/>
            </w:pPr>
            <w:r w:rsidRPr="00F546EF">
              <w:t>Подготовка презентации</w:t>
            </w:r>
          </w:p>
        </w:tc>
      </w:tr>
    </w:tbl>
    <w:p w:rsidR="002D4493" w:rsidRDefault="002D4493" w:rsidP="006774E3">
      <w:pPr>
        <w:autoSpaceDE w:val="0"/>
        <w:autoSpaceDN w:val="0"/>
        <w:adjustRightInd w:val="0"/>
        <w:ind w:left="360"/>
        <w:jc w:val="both"/>
        <w:rPr>
          <w:b/>
          <w:bCs/>
          <w:i/>
          <w:iCs/>
        </w:rPr>
      </w:pPr>
    </w:p>
    <w:p w:rsidR="002D4493" w:rsidRPr="006774E3" w:rsidRDefault="002D4493"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D4493" w:rsidRPr="00E562B2" w:rsidRDefault="002D4493" w:rsidP="00FC61D7">
      <w:pPr>
        <w:tabs>
          <w:tab w:val="left" w:pos="284"/>
        </w:tabs>
        <w:jc w:val="both"/>
        <w:rPr>
          <w:color w:val="000000"/>
          <w:shd w:val="clear" w:color="auto" w:fill="FFFFFF"/>
        </w:rPr>
      </w:pPr>
    </w:p>
    <w:p w:rsidR="002D4493" w:rsidRPr="00FC61D7" w:rsidRDefault="002D4493" w:rsidP="00825FD3">
      <w:pPr>
        <w:pStyle w:val="ListParagraph"/>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Hyperlink"/>
            <w:shd w:val="clear" w:color="auto" w:fill="FFFFFF"/>
          </w:rPr>
          <w:t>http://www.iprbookshop.ru/104230.html</w:t>
        </w:r>
      </w:hyperlink>
    </w:p>
    <w:p w:rsidR="002D4493" w:rsidRDefault="002D4493" w:rsidP="00FC61D7">
      <w:pPr>
        <w:tabs>
          <w:tab w:val="left" w:pos="284"/>
        </w:tabs>
        <w:jc w:val="both"/>
        <w:rPr>
          <w:color w:val="000000"/>
          <w:shd w:val="clear" w:color="auto" w:fill="FFFFFF"/>
        </w:rPr>
      </w:pPr>
    </w:p>
    <w:p w:rsidR="002D4493" w:rsidRPr="00FC61D7" w:rsidRDefault="002D4493" w:rsidP="00825FD3">
      <w:pPr>
        <w:pStyle w:val="ListParagraph"/>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Hyperlink"/>
            <w:shd w:val="clear" w:color="auto" w:fill="FFFFFF"/>
          </w:rPr>
          <w:t>http://www.iprbookshop.ru/104231.html</w:t>
        </w:r>
      </w:hyperlink>
    </w:p>
    <w:p w:rsidR="002D4493" w:rsidRPr="00FC61D7" w:rsidRDefault="002D4493" w:rsidP="00FC61D7">
      <w:pPr>
        <w:pStyle w:val="ListParagraph"/>
        <w:tabs>
          <w:tab w:val="left" w:pos="284"/>
        </w:tabs>
        <w:ind w:left="0"/>
        <w:rPr>
          <w:color w:val="000000"/>
          <w:shd w:val="clear" w:color="auto" w:fill="FFFFFF"/>
        </w:rPr>
      </w:pPr>
    </w:p>
    <w:p w:rsidR="002D4493" w:rsidRDefault="002D4493" w:rsidP="00825FD3">
      <w:pPr>
        <w:pStyle w:val="ListParagraph"/>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Hyperlink"/>
            <w:shd w:val="clear" w:color="auto" w:fill="FFFFFF"/>
          </w:rPr>
          <w:t>http://www.iprbookshop.ru/92644.html</w:t>
        </w:r>
      </w:hyperlink>
    </w:p>
    <w:p w:rsidR="002D4493" w:rsidRPr="00FC61D7" w:rsidRDefault="002D4493" w:rsidP="00FC61D7">
      <w:pPr>
        <w:pStyle w:val="ListParagraph"/>
        <w:tabs>
          <w:tab w:val="left" w:pos="284"/>
        </w:tabs>
        <w:ind w:left="0"/>
        <w:rPr>
          <w:color w:val="000000"/>
          <w:shd w:val="clear" w:color="auto" w:fill="FFFFFF"/>
        </w:rPr>
      </w:pPr>
    </w:p>
    <w:p w:rsidR="002D4493" w:rsidRDefault="002D4493" w:rsidP="00825FD3">
      <w:pPr>
        <w:pStyle w:val="ListParagraph"/>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FC61D7" w:rsidRDefault="002D4493" w:rsidP="00FC61D7">
      <w:pPr>
        <w:pStyle w:val="ListParagraph"/>
        <w:tabs>
          <w:tab w:val="left" w:pos="284"/>
        </w:tabs>
        <w:ind w:left="0"/>
        <w:rPr>
          <w:color w:val="000000"/>
          <w:shd w:val="clear" w:color="auto" w:fill="FFFFFF"/>
        </w:rPr>
      </w:pPr>
    </w:p>
    <w:p w:rsidR="002D4493" w:rsidRPr="00FC61D7" w:rsidRDefault="002D4493" w:rsidP="00825FD3">
      <w:pPr>
        <w:pStyle w:val="ListParagraph"/>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2D4493" w:rsidRDefault="002D4493" w:rsidP="007709A1">
      <w:pPr>
        <w:autoSpaceDE w:val="0"/>
        <w:autoSpaceDN w:val="0"/>
        <w:adjustRightInd w:val="0"/>
        <w:ind w:firstLine="567"/>
        <w:jc w:val="both"/>
        <w:rPr>
          <w:b/>
          <w:bCs/>
          <w:i/>
          <w:iCs/>
        </w:rPr>
      </w:pPr>
    </w:p>
    <w:p w:rsidR="002D4493" w:rsidRPr="00DC11F5" w:rsidRDefault="002D4493"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D4493" w:rsidRPr="00DC11F5" w:rsidRDefault="002D449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D4493" w:rsidRPr="00DC11F5" w:rsidRDefault="002D4493" w:rsidP="007709A1">
      <w:pPr>
        <w:autoSpaceDE w:val="0"/>
        <w:autoSpaceDN w:val="0"/>
        <w:adjustRightInd w:val="0"/>
        <w:ind w:firstLine="567"/>
        <w:jc w:val="both"/>
      </w:pPr>
      <w:r w:rsidRPr="00DC11F5">
        <w:t>- текущий контроль успеваемости</w:t>
      </w:r>
    </w:p>
    <w:p w:rsidR="002D4493" w:rsidRPr="00DC11F5" w:rsidRDefault="002D4493" w:rsidP="007709A1">
      <w:pPr>
        <w:autoSpaceDE w:val="0"/>
        <w:autoSpaceDN w:val="0"/>
        <w:adjustRightInd w:val="0"/>
        <w:ind w:firstLine="567"/>
        <w:jc w:val="both"/>
      </w:pPr>
      <w:r w:rsidRPr="00DC11F5">
        <w:t>- промежуточная аттестация обучающихся по дисциплине</w:t>
      </w:r>
    </w:p>
    <w:p w:rsidR="002D4493" w:rsidRPr="00DC11F5" w:rsidRDefault="002D449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4493" w:rsidRDefault="002D449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D4493" w:rsidRPr="00DC11F5" w:rsidRDefault="002D4493" w:rsidP="007709A1">
      <w:pPr>
        <w:autoSpaceDE w:val="0"/>
        <w:autoSpaceDN w:val="0"/>
        <w:adjustRightInd w:val="0"/>
        <w:ind w:firstLine="567"/>
        <w:jc w:val="both"/>
      </w:pPr>
    </w:p>
    <w:p w:rsidR="002D4493" w:rsidRPr="00131E87" w:rsidRDefault="002D4493" w:rsidP="00131E87">
      <w:pPr>
        <w:pStyle w:val="ListParagraph"/>
        <w:numPr>
          <w:ilvl w:val="1"/>
          <w:numId w:val="22"/>
        </w:numPr>
        <w:jc w:val="both"/>
        <w:rPr>
          <w:b/>
          <w:iCs/>
        </w:rPr>
      </w:pPr>
      <w:bookmarkStart w:id="1" w:name="_GoBack"/>
      <w:bookmarkEnd w:id="1"/>
      <w:r w:rsidRPr="00131E87">
        <w:rPr>
          <w:b/>
          <w:iCs/>
        </w:rPr>
        <w:t>Паспорт фонда оценочных средств для проведения текущей аттестации по дисциплине (модулю)</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5"/>
        <w:gridCol w:w="2694"/>
        <w:gridCol w:w="1833"/>
        <w:gridCol w:w="5528"/>
      </w:tblGrid>
      <w:tr w:rsidR="002D4493" w:rsidRPr="00DC11F5" w:rsidTr="00F546EF">
        <w:tc>
          <w:tcPr>
            <w:tcW w:w="435" w:type="dxa"/>
          </w:tcPr>
          <w:p w:rsidR="002D4493" w:rsidRPr="00F546EF" w:rsidRDefault="002D4493" w:rsidP="00F546EF">
            <w:pPr>
              <w:pStyle w:val="ListParagraph"/>
              <w:ind w:left="0"/>
              <w:jc w:val="center"/>
              <w:rPr>
                <w:b/>
              </w:rPr>
            </w:pPr>
            <w:r w:rsidRPr="00F546EF">
              <w:rPr>
                <w:b/>
              </w:rPr>
              <w:t>№ п/п</w:t>
            </w:r>
          </w:p>
        </w:tc>
        <w:tc>
          <w:tcPr>
            <w:tcW w:w="2694" w:type="dxa"/>
          </w:tcPr>
          <w:p w:rsidR="002D4493" w:rsidRPr="00F546EF" w:rsidRDefault="002D4493" w:rsidP="00F546EF">
            <w:pPr>
              <w:pStyle w:val="ListParagraph"/>
              <w:ind w:left="0"/>
              <w:jc w:val="center"/>
              <w:rPr>
                <w:b/>
              </w:rPr>
            </w:pPr>
            <w:r w:rsidRPr="00F546EF">
              <w:rPr>
                <w:b/>
              </w:rPr>
              <w:t>Контролируемые разделы (темы)</w:t>
            </w:r>
          </w:p>
        </w:tc>
        <w:tc>
          <w:tcPr>
            <w:tcW w:w="1833" w:type="dxa"/>
          </w:tcPr>
          <w:p w:rsidR="002D4493" w:rsidRPr="00F546EF" w:rsidRDefault="002D4493" w:rsidP="00F546EF">
            <w:pPr>
              <w:pStyle w:val="ListParagraph"/>
              <w:ind w:left="0"/>
              <w:jc w:val="center"/>
              <w:rPr>
                <w:b/>
              </w:rPr>
            </w:pPr>
            <w:r w:rsidRPr="00F546EF">
              <w:rPr>
                <w:b/>
              </w:rPr>
              <w:t>Код контролируемой компетенции</w:t>
            </w:r>
          </w:p>
        </w:tc>
        <w:tc>
          <w:tcPr>
            <w:tcW w:w="5528" w:type="dxa"/>
          </w:tcPr>
          <w:p w:rsidR="002D4493" w:rsidRPr="00F546EF" w:rsidRDefault="002D4493" w:rsidP="00F546EF">
            <w:pPr>
              <w:pStyle w:val="ListParagraph"/>
              <w:ind w:left="0"/>
              <w:rPr>
                <w:b/>
              </w:rPr>
            </w:pPr>
            <w:r w:rsidRPr="00F546EF">
              <w:rPr>
                <w:b/>
              </w:rPr>
              <w:t xml:space="preserve"> Наименование оценочного средства</w:t>
            </w:r>
          </w:p>
        </w:tc>
      </w:tr>
      <w:tr w:rsidR="002D4493" w:rsidRPr="00DC11F5" w:rsidTr="00F546EF">
        <w:tc>
          <w:tcPr>
            <w:tcW w:w="435" w:type="dxa"/>
          </w:tcPr>
          <w:p w:rsidR="002D4493" w:rsidRPr="00F546EF" w:rsidRDefault="002D4493" w:rsidP="00F546EF">
            <w:pPr>
              <w:jc w:val="center"/>
            </w:pPr>
            <w:r w:rsidRPr="00F546EF">
              <w:t>1</w:t>
            </w:r>
          </w:p>
        </w:tc>
        <w:tc>
          <w:tcPr>
            <w:tcW w:w="2694" w:type="dxa"/>
          </w:tcPr>
          <w:p w:rsidR="002D4493" w:rsidRPr="00F546EF" w:rsidRDefault="002D4493" w:rsidP="00F546EF">
            <w:pPr>
              <w:pStyle w:val="1"/>
              <w:spacing w:after="0" w:line="240" w:lineRule="auto"/>
              <w:ind w:left="0"/>
              <w:jc w:val="both"/>
              <w:rPr>
                <w:rFonts w:ascii="Times New Roman" w:hAnsi="Times New Roman"/>
                <w:color w:val="000000"/>
                <w:spacing w:val="2"/>
                <w:sz w:val="24"/>
                <w:szCs w:val="24"/>
              </w:rPr>
            </w:pPr>
            <w:r w:rsidRPr="00F546EF">
              <w:rPr>
                <w:rFonts w:ascii="Times New Roman" w:hAnsi="Times New Roman"/>
                <w:sz w:val="24"/>
                <w:szCs w:val="24"/>
              </w:rPr>
              <w:t>Проектирование как деятельность</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pStyle w:val="ListParagraph"/>
              <w:ind w:left="0"/>
              <w:jc w:val="center"/>
            </w:pPr>
            <w:r w:rsidRPr="00F546EF">
              <w:t>УК-3</w:t>
            </w:r>
          </w:p>
        </w:tc>
        <w:tc>
          <w:tcPr>
            <w:tcW w:w="5528" w:type="dxa"/>
          </w:tcPr>
          <w:p w:rsidR="002D4493" w:rsidRPr="00F546EF" w:rsidRDefault="002D4493" w:rsidP="00F546EF">
            <w:pPr>
              <w:pStyle w:val="ListParagraph"/>
              <w:ind w:left="0"/>
              <w:jc w:val="both"/>
            </w:pPr>
            <w:r w:rsidRPr="00F546EF">
              <w:t>Вопросы к занятию, защита информационного проекта (презентации)</w:t>
            </w:r>
          </w:p>
        </w:tc>
      </w:tr>
      <w:tr w:rsidR="002D4493" w:rsidRPr="00DC11F5" w:rsidTr="00F546EF">
        <w:tc>
          <w:tcPr>
            <w:tcW w:w="435" w:type="dxa"/>
          </w:tcPr>
          <w:p w:rsidR="002D4493" w:rsidRPr="00F546EF" w:rsidRDefault="002D4493" w:rsidP="00F546EF">
            <w:pPr>
              <w:jc w:val="center"/>
            </w:pPr>
            <w:r w:rsidRPr="00F546EF">
              <w:t>2</w:t>
            </w:r>
          </w:p>
        </w:tc>
        <w:tc>
          <w:tcPr>
            <w:tcW w:w="2694" w:type="dxa"/>
          </w:tcPr>
          <w:p w:rsidR="002D4493" w:rsidRPr="00F546EF" w:rsidRDefault="002D4493" w:rsidP="00F546EF">
            <w:pPr>
              <w:jc w:val="both"/>
            </w:pPr>
            <w:r w:rsidRPr="00F546EF">
              <w:t xml:space="preserve">Формирование команды </w:t>
            </w:r>
          </w:p>
        </w:tc>
        <w:tc>
          <w:tcPr>
            <w:tcW w:w="1833" w:type="dxa"/>
          </w:tcPr>
          <w:p w:rsidR="002D4493" w:rsidRPr="00F546EF" w:rsidRDefault="002D4493" w:rsidP="00F546EF">
            <w:pPr>
              <w:jc w:val="center"/>
            </w:pPr>
            <w:r w:rsidRPr="00F546EF">
              <w:t>УК-3</w:t>
            </w:r>
          </w:p>
          <w:p w:rsidR="002D4493" w:rsidRPr="00F546EF" w:rsidRDefault="002D4493" w:rsidP="00F546EF">
            <w:pPr>
              <w:jc w:val="center"/>
            </w:pPr>
            <w:r w:rsidRPr="00F546EF">
              <w:t>УК-4</w:t>
            </w:r>
          </w:p>
        </w:tc>
        <w:tc>
          <w:tcPr>
            <w:tcW w:w="5528" w:type="dxa"/>
          </w:tcPr>
          <w:p w:rsidR="002D4493" w:rsidRPr="00F546EF" w:rsidRDefault="002D4493" w:rsidP="00F546EF">
            <w:pPr>
              <w:pStyle w:val="ListParagraph"/>
              <w:ind w:left="0"/>
              <w:jc w:val="both"/>
            </w:pPr>
            <w:r w:rsidRPr="00F546EF">
              <w:t xml:space="preserve">Вопросы к занятию, практические задания различной степени сложности </w:t>
            </w:r>
          </w:p>
        </w:tc>
      </w:tr>
      <w:tr w:rsidR="002D4493" w:rsidRPr="00DC11F5" w:rsidTr="00F546EF">
        <w:tc>
          <w:tcPr>
            <w:tcW w:w="435" w:type="dxa"/>
          </w:tcPr>
          <w:p w:rsidR="002D4493" w:rsidRPr="00F546EF" w:rsidRDefault="002D4493" w:rsidP="00F546EF">
            <w:pPr>
              <w:jc w:val="center"/>
            </w:pPr>
            <w:r w:rsidRPr="00F546EF">
              <w:t>3</w:t>
            </w:r>
          </w:p>
        </w:tc>
        <w:tc>
          <w:tcPr>
            <w:tcW w:w="2694" w:type="dxa"/>
          </w:tcPr>
          <w:p w:rsidR="002D4493" w:rsidRPr="00F546EF" w:rsidRDefault="002D4493" w:rsidP="00F546EF">
            <w:pPr>
              <w:jc w:val="both"/>
            </w:pPr>
            <w:r w:rsidRPr="00F546EF">
              <w:rPr>
                <w:iCs/>
              </w:rPr>
              <w:t>Коммуникации в проекте</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УК-3</w:t>
            </w:r>
          </w:p>
          <w:p w:rsidR="002D4493" w:rsidRPr="00F546EF" w:rsidRDefault="002D4493" w:rsidP="00F546EF">
            <w:pPr>
              <w:jc w:val="center"/>
            </w:pPr>
            <w:r w:rsidRPr="00F546EF">
              <w:t>УК-4</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 xml:space="preserve">Вопросы к занятию, практическое задание </w:t>
            </w:r>
          </w:p>
        </w:tc>
      </w:tr>
      <w:tr w:rsidR="002D4493" w:rsidRPr="00DC11F5" w:rsidTr="00F546EF">
        <w:tc>
          <w:tcPr>
            <w:tcW w:w="435" w:type="dxa"/>
          </w:tcPr>
          <w:p w:rsidR="002D4493" w:rsidRPr="00F546EF" w:rsidRDefault="002D4493" w:rsidP="00F546EF">
            <w:pPr>
              <w:jc w:val="center"/>
            </w:pPr>
            <w:r w:rsidRPr="00F546EF">
              <w:t>4</w:t>
            </w:r>
          </w:p>
        </w:tc>
        <w:tc>
          <w:tcPr>
            <w:tcW w:w="2694" w:type="dxa"/>
          </w:tcPr>
          <w:p w:rsidR="002D4493" w:rsidRPr="00F546EF" w:rsidRDefault="002D4493" w:rsidP="00F546EF">
            <w:pPr>
              <w:jc w:val="both"/>
            </w:pPr>
            <w:r w:rsidRPr="00F546EF">
              <w:t>Методы генерации идей</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УК-4</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практическое задание</w:t>
            </w:r>
          </w:p>
        </w:tc>
      </w:tr>
      <w:tr w:rsidR="002D4493" w:rsidRPr="00DC11F5" w:rsidTr="00F546EF">
        <w:tc>
          <w:tcPr>
            <w:tcW w:w="435" w:type="dxa"/>
          </w:tcPr>
          <w:p w:rsidR="002D4493" w:rsidRPr="00F546EF" w:rsidRDefault="002D4493" w:rsidP="00F546EF">
            <w:pPr>
              <w:jc w:val="center"/>
            </w:pPr>
            <w:r w:rsidRPr="00F546EF">
              <w:t>5</w:t>
            </w:r>
          </w:p>
        </w:tc>
        <w:tc>
          <w:tcPr>
            <w:tcW w:w="2694" w:type="dxa"/>
          </w:tcPr>
          <w:p w:rsidR="002D4493" w:rsidRPr="00F546EF" w:rsidRDefault="002D4493" w:rsidP="00F546EF">
            <w:pPr>
              <w:jc w:val="both"/>
            </w:pPr>
            <w:r w:rsidRPr="00F546EF">
              <w:t xml:space="preserve">Образ продукта проекта </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практические задания различной степени сложности</w:t>
            </w:r>
          </w:p>
        </w:tc>
      </w:tr>
      <w:tr w:rsidR="002D4493" w:rsidRPr="00DC11F5" w:rsidTr="00F546EF">
        <w:tc>
          <w:tcPr>
            <w:tcW w:w="435" w:type="dxa"/>
          </w:tcPr>
          <w:p w:rsidR="002D4493" w:rsidRPr="00F546EF" w:rsidRDefault="002D4493" w:rsidP="00F546EF">
            <w:pPr>
              <w:jc w:val="center"/>
            </w:pPr>
            <w:r w:rsidRPr="00F546EF">
              <w:t>6</w:t>
            </w:r>
          </w:p>
        </w:tc>
        <w:tc>
          <w:tcPr>
            <w:tcW w:w="2694" w:type="dxa"/>
          </w:tcPr>
          <w:p w:rsidR="002D4493" w:rsidRPr="00F546EF" w:rsidRDefault="002D4493" w:rsidP="00F546EF">
            <w:pPr>
              <w:jc w:val="both"/>
            </w:pPr>
            <w:r w:rsidRPr="00F546EF">
              <w:t>Презентация идеи проекта</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подготовка и защита информационного проекта (презентации)</w:t>
            </w:r>
          </w:p>
        </w:tc>
      </w:tr>
      <w:tr w:rsidR="002D4493" w:rsidRPr="00DC11F5" w:rsidTr="00F546EF">
        <w:tc>
          <w:tcPr>
            <w:tcW w:w="435" w:type="dxa"/>
          </w:tcPr>
          <w:p w:rsidR="002D4493" w:rsidRPr="00F546EF" w:rsidRDefault="002D4493" w:rsidP="00F546EF">
            <w:pPr>
              <w:jc w:val="center"/>
            </w:pPr>
            <w:r w:rsidRPr="00F546EF">
              <w:t>7</w:t>
            </w:r>
          </w:p>
        </w:tc>
        <w:tc>
          <w:tcPr>
            <w:tcW w:w="2694" w:type="dxa"/>
          </w:tcPr>
          <w:p w:rsidR="002D4493" w:rsidRPr="00F546EF" w:rsidRDefault="002D4493" w:rsidP="00F546EF">
            <w:pPr>
              <w:jc w:val="both"/>
            </w:pPr>
            <w:r w:rsidRPr="00F546EF">
              <w:t>Правовые основы   проектной деятельности</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практическое задание</w:t>
            </w:r>
          </w:p>
        </w:tc>
      </w:tr>
      <w:tr w:rsidR="002D4493" w:rsidRPr="00DC11F5" w:rsidTr="00F546EF">
        <w:tc>
          <w:tcPr>
            <w:tcW w:w="435" w:type="dxa"/>
          </w:tcPr>
          <w:p w:rsidR="002D4493" w:rsidRPr="00F546EF" w:rsidRDefault="002D4493" w:rsidP="00F546EF">
            <w:pPr>
              <w:jc w:val="center"/>
            </w:pPr>
            <w:r w:rsidRPr="00F546EF">
              <w:t>8</w:t>
            </w:r>
          </w:p>
        </w:tc>
        <w:tc>
          <w:tcPr>
            <w:tcW w:w="2694" w:type="dxa"/>
          </w:tcPr>
          <w:p w:rsidR="002D4493" w:rsidRPr="00F546EF" w:rsidRDefault="002D4493" w:rsidP="00F546EF">
            <w:pPr>
              <w:jc w:val="both"/>
            </w:pPr>
            <w:r w:rsidRPr="00F546EF">
              <w:t>Разработка требований к результату</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подготовка и защита информационного проекта (презентации)</w:t>
            </w:r>
          </w:p>
        </w:tc>
      </w:tr>
      <w:tr w:rsidR="002D4493" w:rsidRPr="00DC11F5" w:rsidTr="00F546EF">
        <w:tc>
          <w:tcPr>
            <w:tcW w:w="435" w:type="dxa"/>
          </w:tcPr>
          <w:p w:rsidR="002D4493" w:rsidRPr="00F546EF" w:rsidRDefault="002D4493" w:rsidP="00F546EF">
            <w:pPr>
              <w:jc w:val="center"/>
            </w:pPr>
            <w:r w:rsidRPr="00F546EF">
              <w:t>9</w:t>
            </w:r>
          </w:p>
        </w:tc>
        <w:tc>
          <w:tcPr>
            <w:tcW w:w="2694" w:type="dxa"/>
          </w:tcPr>
          <w:p w:rsidR="002D4493" w:rsidRPr="00F546EF" w:rsidRDefault="002D4493" w:rsidP="00F546EF">
            <w:pPr>
              <w:jc w:val="both"/>
            </w:pPr>
            <w:r w:rsidRPr="00F546EF">
              <w:t xml:space="preserve">Жизненный цикл проекта  </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практическое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10</w:t>
            </w:r>
          </w:p>
        </w:tc>
        <w:tc>
          <w:tcPr>
            <w:tcW w:w="2694" w:type="dxa"/>
          </w:tcPr>
          <w:p w:rsidR="002D4493" w:rsidRPr="00F546EF" w:rsidRDefault="002D4493" w:rsidP="00F546EF">
            <w:pPr>
              <w:jc w:val="both"/>
            </w:pPr>
            <w:r w:rsidRPr="00F546EF">
              <w:t>Планирование проекта</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расчетно-аналитическое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11</w:t>
            </w:r>
          </w:p>
        </w:tc>
        <w:tc>
          <w:tcPr>
            <w:tcW w:w="2694" w:type="dxa"/>
          </w:tcPr>
          <w:p w:rsidR="002D4493" w:rsidRPr="00F546EF" w:rsidRDefault="002D4493" w:rsidP="00F546EF">
            <w:pPr>
              <w:jc w:val="both"/>
            </w:pPr>
            <w:r w:rsidRPr="00F546EF">
              <w:t xml:space="preserve">Бюджет проекта </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расчетно-аналитическое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12</w:t>
            </w:r>
          </w:p>
        </w:tc>
        <w:tc>
          <w:tcPr>
            <w:tcW w:w="2694" w:type="dxa"/>
          </w:tcPr>
          <w:p w:rsidR="002D4493" w:rsidRPr="00F546EF" w:rsidRDefault="002D4493" w:rsidP="00F546EF">
            <w:pPr>
              <w:jc w:val="both"/>
            </w:pPr>
            <w:r w:rsidRPr="00F546EF">
              <w:t>Риски проекта</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расчетно-аналитическое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13</w:t>
            </w:r>
          </w:p>
        </w:tc>
        <w:tc>
          <w:tcPr>
            <w:tcW w:w="2694" w:type="dxa"/>
          </w:tcPr>
          <w:p w:rsidR="002D4493" w:rsidRPr="00F546EF" w:rsidRDefault="002D4493" w:rsidP="00F546EF">
            <w:pPr>
              <w:jc w:val="both"/>
            </w:pPr>
            <w:r w:rsidRPr="00F546EF">
              <w:t>Методы управления проектами на этапе реализации</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расчетно-аналитическое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14</w:t>
            </w:r>
          </w:p>
        </w:tc>
        <w:tc>
          <w:tcPr>
            <w:tcW w:w="2694" w:type="dxa"/>
          </w:tcPr>
          <w:p w:rsidR="002D4493" w:rsidRPr="00F546EF" w:rsidRDefault="002D4493" w:rsidP="00F546EF">
            <w:pPr>
              <w:jc w:val="both"/>
            </w:pPr>
            <w:r w:rsidRPr="00F546EF">
              <w:t>Оценка хода реализации проекта</w:t>
            </w:r>
          </w:p>
        </w:tc>
        <w:tc>
          <w:tcPr>
            <w:tcW w:w="1833" w:type="dxa"/>
          </w:tcPr>
          <w:p w:rsidR="002D4493" w:rsidRPr="00F546EF" w:rsidRDefault="002D4493" w:rsidP="00F546EF">
            <w:pPr>
              <w:pStyle w:val="ListParagraph"/>
              <w:ind w:left="0"/>
              <w:jc w:val="center"/>
            </w:pPr>
            <w:r w:rsidRPr="00F546EF">
              <w:t>УК-2</w:t>
            </w:r>
          </w:p>
          <w:p w:rsidR="002D4493" w:rsidRPr="00F546EF" w:rsidRDefault="002D4493" w:rsidP="00F546EF">
            <w:pPr>
              <w:jc w:val="center"/>
            </w:pPr>
            <w:r w:rsidRPr="00F546EF">
              <w:t>ПК-5</w:t>
            </w:r>
          </w:p>
        </w:tc>
        <w:tc>
          <w:tcPr>
            <w:tcW w:w="5528" w:type="dxa"/>
          </w:tcPr>
          <w:p w:rsidR="002D4493" w:rsidRPr="00F546EF" w:rsidRDefault="002D4493" w:rsidP="00F546EF">
            <w:pPr>
              <w:pStyle w:val="ListParagraph"/>
              <w:ind w:left="0"/>
              <w:jc w:val="both"/>
            </w:pPr>
            <w:r w:rsidRPr="00F546EF">
              <w:t>Вопросы к занятию, расчетно-аналитическое задание</w:t>
            </w:r>
          </w:p>
        </w:tc>
      </w:tr>
      <w:tr w:rsidR="002D4493" w:rsidRPr="00DC11F5" w:rsidTr="00F546EF">
        <w:tc>
          <w:tcPr>
            <w:tcW w:w="435" w:type="dxa"/>
          </w:tcPr>
          <w:p w:rsidR="002D4493" w:rsidRPr="00F546EF" w:rsidRDefault="002D4493" w:rsidP="00F546EF">
            <w:pPr>
              <w:jc w:val="center"/>
              <w:rPr>
                <w:lang w:val="en-US"/>
              </w:rPr>
            </w:pPr>
            <w:r w:rsidRPr="00F546EF">
              <w:rPr>
                <w:lang w:val="en-US"/>
              </w:rPr>
              <w:t>15</w:t>
            </w:r>
          </w:p>
        </w:tc>
        <w:tc>
          <w:tcPr>
            <w:tcW w:w="2694" w:type="dxa"/>
          </w:tcPr>
          <w:p w:rsidR="002D4493" w:rsidRPr="00F546EF" w:rsidRDefault="002D4493" w:rsidP="00F546EF">
            <w:pPr>
              <w:jc w:val="both"/>
            </w:pPr>
            <w:r w:rsidRPr="00F546EF">
              <w:t>Сдача-приемка продукта проекта</w:t>
            </w:r>
          </w:p>
        </w:tc>
        <w:tc>
          <w:tcPr>
            <w:tcW w:w="1833" w:type="dxa"/>
          </w:tcPr>
          <w:p w:rsidR="002D4493" w:rsidRPr="00F546EF" w:rsidRDefault="002D4493" w:rsidP="00F546EF">
            <w:pPr>
              <w:pStyle w:val="ListParagraph"/>
              <w:ind w:left="0"/>
              <w:jc w:val="center"/>
            </w:pPr>
            <w:r w:rsidRPr="00F546EF">
              <w:t>ПК-5</w:t>
            </w:r>
          </w:p>
          <w:p w:rsidR="002D4493" w:rsidRPr="00F546EF" w:rsidRDefault="002D4493" w:rsidP="00F546EF">
            <w:pPr>
              <w:pStyle w:val="ListParagraph"/>
              <w:ind w:left="0"/>
              <w:jc w:val="center"/>
            </w:pPr>
            <w:r w:rsidRPr="00F546EF">
              <w:t>УК-2</w:t>
            </w:r>
          </w:p>
        </w:tc>
        <w:tc>
          <w:tcPr>
            <w:tcW w:w="5528" w:type="dxa"/>
          </w:tcPr>
          <w:p w:rsidR="002D4493" w:rsidRPr="00F546EF" w:rsidRDefault="002D4493" w:rsidP="00F546EF">
            <w:pPr>
              <w:pStyle w:val="ListParagraph"/>
              <w:ind w:left="0"/>
              <w:jc w:val="both"/>
            </w:pPr>
            <w:r w:rsidRPr="00F546EF">
              <w:t>Вопросы к занятию, подготовка и защита информационного проекта (презентации)</w:t>
            </w:r>
          </w:p>
        </w:tc>
      </w:tr>
    </w:tbl>
    <w:p w:rsidR="002D4493" w:rsidRDefault="002D4493" w:rsidP="0001303E">
      <w:pPr>
        <w:autoSpaceDE w:val="0"/>
        <w:autoSpaceDN w:val="0"/>
        <w:adjustRightInd w:val="0"/>
        <w:ind w:firstLine="709"/>
        <w:jc w:val="both"/>
        <w:rPr>
          <w:b/>
          <w:iCs/>
        </w:rPr>
      </w:pPr>
    </w:p>
    <w:p w:rsidR="002D4493" w:rsidRPr="00DC11F5" w:rsidRDefault="002D4493"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4493" w:rsidRDefault="002D4493" w:rsidP="0001303E">
      <w:pPr>
        <w:autoSpaceDE w:val="0"/>
        <w:autoSpaceDN w:val="0"/>
        <w:adjustRightInd w:val="0"/>
        <w:ind w:left="720"/>
        <w:jc w:val="both"/>
        <w:rPr>
          <w:i/>
          <w:iCs/>
          <w:u w:val="single"/>
        </w:rPr>
      </w:pPr>
    </w:p>
    <w:p w:rsidR="002D4493" w:rsidRDefault="002D4493" w:rsidP="00717B88">
      <w:pPr>
        <w:jc w:val="both"/>
        <w:rPr>
          <w:b/>
        </w:rPr>
      </w:pPr>
      <w:r>
        <w:rPr>
          <w:b/>
        </w:rPr>
        <w:t xml:space="preserve">Тема 1 </w:t>
      </w:r>
      <w:r w:rsidRPr="00717B88">
        <w:rPr>
          <w:b/>
        </w:rPr>
        <w:t>Проектирование как деятельность</w:t>
      </w:r>
    </w:p>
    <w:p w:rsidR="002D4493" w:rsidRDefault="002D4493" w:rsidP="00717B88">
      <w:pPr>
        <w:ind w:firstLine="708"/>
        <w:jc w:val="both"/>
        <w:rPr>
          <w:bCs/>
          <w:i/>
        </w:rPr>
      </w:pPr>
      <w:r w:rsidRPr="00ED3E68">
        <w:rPr>
          <w:bCs/>
          <w:i/>
        </w:rPr>
        <w:t>Вопросы к занятию</w:t>
      </w:r>
    </w:p>
    <w:p w:rsidR="002D4493" w:rsidRPr="00717B88" w:rsidRDefault="002D4493" w:rsidP="00717B88">
      <w:pPr>
        <w:jc w:val="both"/>
        <w:rPr>
          <w:bCs/>
        </w:rPr>
      </w:pPr>
      <w:r w:rsidRPr="00717B88">
        <w:rPr>
          <w:bCs/>
        </w:rPr>
        <w:t>1.Этапы проектной деятельности</w:t>
      </w:r>
    </w:p>
    <w:p w:rsidR="002D4493" w:rsidRPr="00717B88" w:rsidRDefault="002D4493" w:rsidP="00717B88">
      <w:pPr>
        <w:jc w:val="both"/>
        <w:rPr>
          <w:bCs/>
        </w:rPr>
      </w:pPr>
      <w:r w:rsidRPr="00717B88">
        <w:rPr>
          <w:bCs/>
        </w:rPr>
        <w:t xml:space="preserve">2.Классификация проектов. </w:t>
      </w:r>
    </w:p>
    <w:p w:rsidR="002D4493" w:rsidRDefault="002D4493" w:rsidP="00CD07C7">
      <w:pPr>
        <w:ind w:firstLine="708"/>
        <w:jc w:val="both"/>
        <w:rPr>
          <w:i/>
        </w:rPr>
      </w:pPr>
      <w:r>
        <w:rPr>
          <w:i/>
        </w:rPr>
        <w:t>Практическое задание</w:t>
      </w:r>
    </w:p>
    <w:p w:rsidR="002D4493" w:rsidRDefault="002D4493" w:rsidP="0001303E">
      <w:pPr>
        <w:jc w:val="both"/>
      </w:pPr>
      <w:r w:rsidRPr="002E1545">
        <w:t>Задание 1. Рассортируйте номера видов проектов по типологическим группам, заполнив таблицу</w:t>
      </w:r>
    </w:p>
    <w:p w:rsidR="002D4493" w:rsidRPr="002E1545" w:rsidRDefault="002D4493" w:rsidP="0001303E">
      <w:pPr>
        <w:jc w:val="both"/>
      </w:pPr>
      <w:r w:rsidRPr="003E13C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2D4493" w:rsidRPr="00210D37" w:rsidRDefault="002D4493" w:rsidP="00CD07C7">
      <w:pPr>
        <w:jc w:val="both"/>
        <w:rPr>
          <w:b/>
          <w:bCs/>
        </w:rPr>
      </w:pPr>
      <w:r>
        <w:rPr>
          <w:b/>
        </w:rPr>
        <w:t xml:space="preserve">Тема 2 </w:t>
      </w:r>
      <w:r w:rsidRPr="00B344A1">
        <w:rPr>
          <w:b/>
          <w:bCs/>
        </w:rPr>
        <w:t xml:space="preserve">Формирование команды </w:t>
      </w:r>
      <w:bookmarkStart w:id="2" w:name="_Hlk69489823"/>
      <w:r w:rsidRPr="00210D37">
        <w:rPr>
          <w:b/>
          <w:bCs/>
        </w:rPr>
        <w:t>(проводится в форме практической подготовки)</w:t>
      </w:r>
      <w:bookmarkEnd w:id="2"/>
    </w:p>
    <w:p w:rsidR="002D4493" w:rsidRDefault="002D4493" w:rsidP="00B344A1">
      <w:pPr>
        <w:ind w:firstLine="708"/>
        <w:jc w:val="both"/>
        <w:rPr>
          <w:bCs/>
          <w:i/>
        </w:rPr>
      </w:pPr>
      <w:r w:rsidRPr="00ED3E68">
        <w:rPr>
          <w:bCs/>
          <w:i/>
        </w:rPr>
        <w:t>Вопросы к занятию</w:t>
      </w:r>
    </w:p>
    <w:p w:rsidR="002D4493" w:rsidRPr="00B344A1" w:rsidRDefault="002D4493" w:rsidP="00B344A1">
      <w:pPr>
        <w:jc w:val="both"/>
      </w:pPr>
      <w:r w:rsidRPr="00B344A1">
        <w:t xml:space="preserve">1.Кто является участниками проекта? Заинтересованные лица </w:t>
      </w:r>
    </w:p>
    <w:p w:rsidR="002D4493" w:rsidRPr="00B344A1" w:rsidRDefault="002D4493" w:rsidP="00B344A1">
      <w:pPr>
        <w:jc w:val="both"/>
      </w:pPr>
      <w:r w:rsidRPr="00B344A1">
        <w:t>2.Роли в проекте и ответственность участников команды</w:t>
      </w:r>
    </w:p>
    <w:p w:rsidR="002D4493" w:rsidRDefault="002D4493" w:rsidP="00C10685">
      <w:pPr>
        <w:ind w:firstLine="708"/>
        <w:jc w:val="both"/>
        <w:rPr>
          <w:i/>
        </w:rPr>
      </w:pPr>
      <w:r w:rsidRPr="00C10685">
        <w:rPr>
          <w:i/>
        </w:rPr>
        <w:t xml:space="preserve">Задание для практической подготовки. </w:t>
      </w:r>
    </w:p>
    <w:p w:rsidR="002D4493" w:rsidRPr="00A17A29" w:rsidRDefault="002D4493" w:rsidP="00A17A29">
      <w:pPr>
        <w:jc w:val="both"/>
      </w:pPr>
      <w:r w:rsidRPr="00A17A29">
        <w:t xml:space="preserve">Задание </w:t>
      </w:r>
      <w:r>
        <w:t>1</w:t>
      </w:r>
      <w:r w:rsidRPr="00A17A29">
        <w:t>. Составьте матрицу ответственности RACI по проекту«Говорящие руки». Исходя из того, что проектная команда ужесформирована и не нуждается в развитии, опишите, каким образомбудет осуществляться управление ее членами.</w:t>
      </w:r>
    </w:p>
    <w:p w:rsidR="002D4493" w:rsidRPr="00A17A29" w:rsidRDefault="002D4493" w:rsidP="00A17A29">
      <w:pPr>
        <w:jc w:val="both"/>
      </w:pPr>
      <w:r w:rsidRPr="00A17A29">
        <w:t>В конце 2015 г. Сообщество глухих города Хошими́н (Вьетнам)обратилось с просьбой к крупной вьетнамской компании FPTSoftware (разрабатывающей программное обеспечение) разработатьдля них онлайн-руководство по изучению американского языка жестов (ASL) и Хо Ши Мин (Вьетнамского) языка жестов для глухих.</w:t>
      </w:r>
    </w:p>
    <w:p w:rsidR="002D4493" w:rsidRPr="00A17A29" w:rsidRDefault="002D4493" w:rsidP="00A17A29">
      <w:pPr>
        <w:jc w:val="both"/>
      </w:pPr>
      <w:r w:rsidRPr="00A17A29">
        <w:t>В рамках планируемого FPT социально-предпринимательскогопроекта «Говорящие руки» предполагается разработать веб-сайт, на</w:t>
      </w:r>
      <w:r>
        <w:t>ь</w:t>
      </w:r>
      <w:r w:rsidRPr="00A17A29">
        <w:t>котором будут размещены в открытом доступе короткие видеоуроки,обучающие одновременно обоим языкам жестов.</w:t>
      </w:r>
    </w:p>
    <w:p w:rsidR="002D4493" w:rsidRPr="00A17A29" w:rsidRDefault="002D4493" w:rsidP="00A17A29">
      <w:pPr>
        <w:jc w:val="both"/>
      </w:pPr>
      <w:r w:rsidRPr="00A17A29">
        <w:t>При составлении списка работ матрицы RACI необходимоучесть, что работу по созданию и поддержке веб-сайта можно разделить на следующие этапы:</w:t>
      </w:r>
    </w:p>
    <w:p w:rsidR="002D4493" w:rsidRPr="00A17A29" w:rsidRDefault="002D4493" w:rsidP="00A17A29">
      <w:pPr>
        <w:jc w:val="both"/>
      </w:pPr>
      <w:r w:rsidRPr="00A17A29">
        <w:t>– подготовительный (создание технического задания на разработку);</w:t>
      </w:r>
    </w:p>
    <w:p w:rsidR="002D4493" w:rsidRPr="00A17A29" w:rsidRDefault="002D4493" w:rsidP="00A17A29">
      <w:pPr>
        <w:jc w:val="both"/>
      </w:pPr>
      <w:r w:rsidRPr="00A17A29">
        <w:t>– разработка дизайн-макета;</w:t>
      </w:r>
    </w:p>
    <w:p w:rsidR="002D4493" w:rsidRPr="00A17A29" w:rsidRDefault="002D4493" w:rsidP="00A17A29">
      <w:pPr>
        <w:jc w:val="both"/>
      </w:pPr>
      <w:r w:rsidRPr="00A17A29">
        <w:t>– верстка;</w:t>
      </w:r>
    </w:p>
    <w:p w:rsidR="002D4493" w:rsidRPr="00A17A29" w:rsidRDefault="002D4493" w:rsidP="00A17A29">
      <w:pPr>
        <w:jc w:val="both"/>
      </w:pPr>
      <w:r w:rsidRPr="00A17A29">
        <w:t>– программирование;</w:t>
      </w:r>
    </w:p>
    <w:p w:rsidR="002D4493" w:rsidRPr="00A17A29" w:rsidRDefault="002D4493" w:rsidP="00A17A29">
      <w:pPr>
        <w:jc w:val="both"/>
      </w:pPr>
      <w:r w:rsidRPr="00A17A29">
        <w:t xml:space="preserve">– наполнение контентом (информацией); </w:t>
      </w:r>
    </w:p>
    <w:p w:rsidR="002D4493" w:rsidRPr="00A17A29" w:rsidRDefault="002D4493" w:rsidP="00A17A29">
      <w:pPr>
        <w:jc w:val="both"/>
      </w:pPr>
      <w:r w:rsidRPr="00A17A29">
        <w:t>– расположение сайта в сети Интернет;</w:t>
      </w:r>
    </w:p>
    <w:p w:rsidR="002D4493" w:rsidRPr="00A17A29" w:rsidRDefault="002D4493" w:rsidP="00A17A29">
      <w:pPr>
        <w:jc w:val="both"/>
      </w:pPr>
      <w:r w:rsidRPr="00A17A29">
        <w:t>– тестирование сайта;</w:t>
      </w:r>
    </w:p>
    <w:p w:rsidR="002D4493" w:rsidRPr="00A17A29" w:rsidRDefault="002D4493" w:rsidP="00A17A29">
      <w:pPr>
        <w:jc w:val="both"/>
      </w:pPr>
      <w:r w:rsidRPr="00A17A29">
        <w:t>– раскрутка сайта;</w:t>
      </w:r>
    </w:p>
    <w:p w:rsidR="002D4493" w:rsidRPr="00A17A29" w:rsidRDefault="002D4493" w:rsidP="00A17A29">
      <w:pPr>
        <w:jc w:val="both"/>
      </w:pPr>
      <w:r w:rsidRPr="00A17A29">
        <w:t>– администрирование (поддержка) сайта.</w:t>
      </w:r>
    </w:p>
    <w:p w:rsidR="002D4493" w:rsidRPr="00A17A29" w:rsidRDefault="002D4493" w:rsidP="00A17A29">
      <w:pPr>
        <w:jc w:val="both"/>
        <w:rPr>
          <w:b/>
          <w:bCs/>
        </w:rPr>
      </w:pPr>
      <w:r w:rsidRPr="00A17A29">
        <w:rPr>
          <w:b/>
          <w:bCs/>
        </w:rPr>
        <w:t>Проектная команда:</w:t>
      </w:r>
    </w:p>
    <w:p w:rsidR="002D4493" w:rsidRPr="00A17A29" w:rsidRDefault="002D4493" w:rsidP="00A17A29">
      <w:pPr>
        <w:jc w:val="both"/>
      </w:pPr>
      <w:r w:rsidRPr="00A17A29">
        <w:t>1. FPT назначила менеджером данного проекта одного из своих</w:t>
      </w:r>
    </w:p>
    <w:p w:rsidR="002D4493" w:rsidRPr="00A17A29" w:rsidRDefault="002D4493" w:rsidP="00A17A29">
      <w:pPr>
        <w:jc w:val="both"/>
      </w:pPr>
      <w:r w:rsidRPr="00A17A29">
        <w:t>стажеров по управлению IT-проектами – студентку из Колумбии Марию. Мария – менеджер команды.</w:t>
      </w:r>
    </w:p>
    <w:p w:rsidR="002D4493" w:rsidRPr="00A17A29" w:rsidRDefault="002D4493" w:rsidP="00A17A29">
      <w:pPr>
        <w:jc w:val="both"/>
      </w:pPr>
      <w:r w:rsidRPr="00A17A29">
        <w:t>2. Лиза – видео-директор, оценка качества. Изучает язык жестов.</w:t>
      </w:r>
    </w:p>
    <w:p w:rsidR="002D4493" w:rsidRPr="00A17A29" w:rsidRDefault="002D4493" w:rsidP="00A17A29">
      <w:pPr>
        <w:jc w:val="both"/>
      </w:pPr>
      <w:r w:rsidRPr="00A17A29">
        <w:t>3. Тимофей – техподдержка, web-разработчик.</w:t>
      </w:r>
    </w:p>
    <w:p w:rsidR="002D4493" w:rsidRPr="00A17A29" w:rsidRDefault="002D4493" w:rsidP="00A17A29">
      <w:pPr>
        <w:jc w:val="both"/>
      </w:pPr>
      <w:r w:rsidRPr="00A17A29">
        <w:t>4. Леонид – инструктор по вьетнамскому языку жестов для глухих.</w:t>
      </w:r>
    </w:p>
    <w:p w:rsidR="002D4493" w:rsidRPr="00A17A29" w:rsidRDefault="002D4493" w:rsidP="00A17A29">
      <w:pPr>
        <w:jc w:val="both"/>
      </w:pPr>
      <w:r w:rsidRPr="00A17A29">
        <w:t>5. Борис – инструктор по американскому языку жестов.</w:t>
      </w:r>
    </w:p>
    <w:p w:rsidR="002D4493" w:rsidRPr="00A17A29" w:rsidRDefault="002D4493" w:rsidP="00A17A29">
      <w:pPr>
        <w:jc w:val="both"/>
      </w:pPr>
      <w:r w:rsidRPr="00A17A29">
        <w:t>6. Таня – видео-редактор и переводчик с вьетнамского языка. Изучает язык жестов.</w:t>
      </w:r>
    </w:p>
    <w:p w:rsidR="002D4493" w:rsidRPr="00A17A29" w:rsidRDefault="002D4493" w:rsidP="00A17A29">
      <w:pPr>
        <w:jc w:val="both"/>
      </w:pPr>
      <w:r w:rsidRPr="00A17A29">
        <w:t>7. Евгений – дизайнер, разработчик логотипа.</w:t>
      </w:r>
    </w:p>
    <w:p w:rsidR="002D4493" w:rsidRDefault="002D4493" w:rsidP="0001303E">
      <w:pPr>
        <w:jc w:val="both"/>
        <w:rPr>
          <w:b/>
          <w:bCs/>
        </w:rPr>
      </w:pPr>
    </w:p>
    <w:p w:rsidR="002D4493" w:rsidRDefault="002D4493" w:rsidP="00B344A1">
      <w:pPr>
        <w:jc w:val="both"/>
        <w:rPr>
          <w:b/>
          <w:bCs/>
        </w:rPr>
      </w:pPr>
      <w:r>
        <w:rPr>
          <w:b/>
          <w:bCs/>
        </w:rPr>
        <w:t xml:space="preserve">Тема 3 </w:t>
      </w:r>
      <w:r w:rsidRPr="00B344A1">
        <w:rPr>
          <w:b/>
          <w:bCs/>
        </w:rPr>
        <w:t>Коммуникации в проекте</w:t>
      </w:r>
      <w:r w:rsidRPr="00B344A1">
        <w:rPr>
          <w:b/>
          <w:bCs/>
        </w:rPr>
        <w:tab/>
      </w:r>
    </w:p>
    <w:p w:rsidR="002D4493" w:rsidRDefault="002D4493" w:rsidP="00CD07C7">
      <w:pPr>
        <w:ind w:firstLine="708"/>
        <w:jc w:val="both"/>
        <w:rPr>
          <w:bCs/>
          <w:i/>
        </w:rPr>
      </w:pPr>
      <w:r w:rsidRPr="00ED3E68">
        <w:rPr>
          <w:bCs/>
          <w:i/>
        </w:rPr>
        <w:t>Вопросы к занятию</w:t>
      </w:r>
    </w:p>
    <w:p w:rsidR="002D4493" w:rsidRPr="00CD07C7" w:rsidRDefault="002D4493" w:rsidP="00B344A1">
      <w:pPr>
        <w:jc w:val="both"/>
      </w:pPr>
      <w:r w:rsidRPr="00CD07C7">
        <w:t>1.Система управления коммуникациями в проекте.</w:t>
      </w:r>
    </w:p>
    <w:p w:rsidR="002D4493" w:rsidRPr="00CD07C7" w:rsidRDefault="002D4493" w:rsidP="00B344A1">
      <w:pPr>
        <w:jc w:val="both"/>
      </w:pPr>
      <w:r w:rsidRPr="00CD07C7">
        <w:t xml:space="preserve">2. Коммуникации в ходе совместных работ. </w:t>
      </w:r>
    </w:p>
    <w:p w:rsidR="002D4493" w:rsidRPr="00CD07C7" w:rsidRDefault="002D4493" w:rsidP="00B344A1">
      <w:pPr>
        <w:jc w:val="both"/>
      </w:pPr>
      <w:r w:rsidRPr="00CD07C7">
        <w:t>3.Критерии эффективных коммуникаций</w:t>
      </w:r>
    </w:p>
    <w:p w:rsidR="002D4493" w:rsidRDefault="002D4493" w:rsidP="00CD07C7">
      <w:pPr>
        <w:ind w:firstLine="708"/>
        <w:jc w:val="both"/>
        <w:rPr>
          <w:b/>
          <w:bCs/>
        </w:rPr>
      </w:pPr>
      <w:r>
        <w:rPr>
          <w:i/>
        </w:rPr>
        <w:t>Практическое задание</w:t>
      </w:r>
    </w:p>
    <w:p w:rsidR="002D4493" w:rsidRPr="00145A52" w:rsidRDefault="002D4493"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D4493" w:rsidRPr="00145A52" w:rsidRDefault="002D4493" w:rsidP="00145A52">
      <w:pPr>
        <w:jc w:val="both"/>
        <w:rPr>
          <w:b/>
          <w:bCs/>
        </w:rPr>
      </w:pPr>
      <w:r w:rsidRPr="00145A52">
        <w:rPr>
          <w:b/>
          <w:bCs/>
        </w:rPr>
        <w:t>Как вы будете сообщать об этой ситуации клиенту и что будете предлагать?</w:t>
      </w:r>
    </w:p>
    <w:p w:rsidR="002D4493" w:rsidRPr="00145A52" w:rsidRDefault="002D4493" w:rsidP="00145A52">
      <w:pPr>
        <w:jc w:val="both"/>
        <w:rPr>
          <w:b/>
          <w:bCs/>
        </w:rPr>
      </w:pPr>
      <w:r w:rsidRPr="00145A52">
        <w:rPr>
          <w:b/>
          <w:bCs/>
        </w:rPr>
        <w:t>Рассмотрите отдельно несколько вариантов контекста:</w:t>
      </w:r>
    </w:p>
    <w:p w:rsidR="002D4493" w:rsidRPr="00145A52" w:rsidRDefault="002D4493"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D4493" w:rsidRPr="00145A52" w:rsidRDefault="002D4493"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D4493" w:rsidRDefault="002D4493" w:rsidP="00B344A1">
      <w:pPr>
        <w:jc w:val="both"/>
        <w:rPr>
          <w:b/>
          <w:bCs/>
        </w:rPr>
      </w:pPr>
    </w:p>
    <w:p w:rsidR="002D4493" w:rsidRPr="00210D37" w:rsidRDefault="002D4493" w:rsidP="00B344A1">
      <w:pPr>
        <w:jc w:val="both"/>
        <w:rPr>
          <w:b/>
          <w:bCs/>
        </w:rPr>
      </w:pPr>
      <w:r>
        <w:rPr>
          <w:b/>
          <w:bCs/>
        </w:rPr>
        <w:t xml:space="preserve">Тема 4 </w:t>
      </w:r>
      <w:r w:rsidRPr="00B344A1">
        <w:rPr>
          <w:b/>
          <w:bCs/>
        </w:rPr>
        <w:t>Методы генерации идей</w:t>
      </w:r>
      <w:r w:rsidRPr="00B344A1">
        <w:rPr>
          <w:b/>
          <w:bCs/>
        </w:rPr>
        <w:tab/>
      </w:r>
      <w:r w:rsidRPr="00210D37">
        <w:rPr>
          <w:b/>
          <w:bCs/>
        </w:rPr>
        <w:t>(проводится в форме практической подготовки)</w:t>
      </w:r>
    </w:p>
    <w:p w:rsidR="002D4493" w:rsidRDefault="002D4493" w:rsidP="00CD07C7">
      <w:pPr>
        <w:ind w:firstLine="708"/>
        <w:jc w:val="both"/>
        <w:rPr>
          <w:bCs/>
          <w:i/>
        </w:rPr>
      </w:pPr>
      <w:r w:rsidRPr="00ED3E68">
        <w:rPr>
          <w:bCs/>
          <w:i/>
        </w:rPr>
        <w:t>Вопросы к занятию</w:t>
      </w:r>
    </w:p>
    <w:p w:rsidR="002D4493" w:rsidRPr="00CD07C7" w:rsidRDefault="002D4493" w:rsidP="00825FD3">
      <w:pPr>
        <w:pStyle w:val="ListParagraph"/>
        <w:numPr>
          <w:ilvl w:val="0"/>
          <w:numId w:val="32"/>
        </w:numPr>
        <w:tabs>
          <w:tab w:val="left" w:pos="284"/>
        </w:tabs>
        <w:ind w:left="0" w:firstLine="0"/>
        <w:jc w:val="both"/>
      </w:pPr>
      <w:r w:rsidRPr="00CD07C7">
        <w:t>Способы генерации идей</w:t>
      </w:r>
    </w:p>
    <w:p w:rsidR="002D4493" w:rsidRDefault="002D4493" w:rsidP="00C10685">
      <w:pPr>
        <w:ind w:firstLine="708"/>
        <w:jc w:val="both"/>
        <w:rPr>
          <w:i/>
        </w:rPr>
      </w:pPr>
      <w:bookmarkStart w:id="3" w:name="_Hlk69489941"/>
      <w:r w:rsidRPr="00C10685">
        <w:rPr>
          <w:i/>
        </w:rPr>
        <w:t>Задание для практической подготовки</w:t>
      </w:r>
      <w:bookmarkEnd w:id="3"/>
      <w:r w:rsidRPr="00C10685">
        <w:rPr>
          <w:i/>
        </w:rPr>
        <w:t xml:space="preserve">. </w:t>
      </w:r>
    </w:p>
    <w:p w:rsidR="002D4493" w:rsidRPr="001048F9" w:rsidRDefault="002D4493" w:rsidP="001048F9">
      <w:pPr>
        <w:jc w:val="both"/>
      </w:pPr>
      <w:r w:rsidRPr="001048F9">
        <w:t>Задание 1. Мозговой штурм.Обсудите в группе темы проектов, которые вы хотели бы выполнить, используя метод мозгового штурма.</w:t>
      </w:r>
    </w:p>
    <w:p w:rsidR="002D4493" w:rsidRDefault="002D4493" w:rsidP="00B344A1">
      <w:pPr>
        <w:jc w:val="both"/>
        <w:rPr>
          <w:b/>
          <w:bCs/>
        </w:rPr>
      </w:pPr>
    </w:p>
    <w:p w:rsidR="002D4493" w:rsidRDefault="002D4493"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2D4493" w:rsidRDefault="002D4493" w:rsidP="00CD07C7">
      <w:pPr>
        <w:ind w:firstLine="708"/>
        <w:jc w:val="both"/>
        <w:rPr>
          <w:bCs/>
          <w:i/>
        </w:rPr>
      </w:pPr>
      <w:r w:rsidRPr="00ED3E68">
        <w:rPr>
          <w:bCs/>
          <w:i/>
        </w:rPr>
        <w:t>Вопросы к занятию</w:t>
      </w:r>
    </w:p>
    <w:p w:rsidR="002D4493" w:rsidRPr="00CD07C7" w:rsidRDefault="002D4493" w:rsidP="00B344A1">
      <w:pPr>
        <w:jc w:val="both"/>
      </w:pPr>
      <w:r w:rsidRPr="00CD07C7">
        <w:t xml:space="preserve">1.Образ продукта. </w:t>
      </w:r>
    </w:p>
    <w:p w:rsidR="002D4493" w:rsidRPr="00CD07C7" w:rsidRDefault="002D4493" w:rsidP="00B344A1">
      <w:pPr>
        <w:jc w:val="both"/>
      </w:pPr>
      <w:r w:rsidRPr="00CD07C7">
        <w:t>2.Прототип.  Какие бывают прототипы?</w:t>
      </w:r>
    </w:p>
    <w:p w:rsidR="002D4493" w:rsidRDefault="002D4493" w:rsidP="00CD07C7">
      <w:pPr>
        <w:ind w:firstLine="708"/>
        <w:jc w:val="both"/>
        <w:rPr>
          <w:b/>
          <w:bCs/>
        </w:rPr>
      </w:pPr>
      <w:r>
        <w:rPr>
          <w:i/>
        </w:rPr>
        <w:t>Практическое задание</w:t>
      </w:r>
    </w:p>
    <w:p w:rsidR="002D4493" w:rsidRDefault="002D4493" w:rsidP="004B7735">
      <w:pPr>
        <w:jc w:val="both"/>
      </w:pPr>
      <w:r>
        <w:t>Задание 1. Товар под микроскопом.</w:t>
      </w:r>
    </w:p>
    <w:p w:rsidR="002D4493" w:rsidRDefault="002D4493" w:rsidP="004B7735">
      <w:pPr>
        <w:jc w:val="both"/>
      </w:pPr>
      <w:r>
        <w:t>Диалог:</w:t>
      </w:r>
    </w:p>
    <w:p w:rsidR="002D4493" w:rsidRDefault="002D4493" w:rsidP="00825FD3">
      <w:pPr>
        <w:pStyle w:val="ListParagraph"/>
        <w:numPr>
          <w:ilvl w:val="0"/>
          <w:numId w:val="37"/>
        </w:numPr>
        <w:jc w:val="both"/>
      </w:pPr>
      <w:r>
        <w:t>Скажите, с этим покрытием можно пользоваться металлическими приборами?</w:t>
      </w:r>
    </w:p>
    <w:p w:rsidR="002D4493" w:rsidRDefault="002D4493" w:rsidP="00825FD3">
      <w:pPr>
        <w:pStyle w:val="ListParagraph"/>
        <w:numPr>
          <w:ilvl w:val="0"/>
          <w:numId w:val="37"/>
        </w:numPr>
        <w:jc w:val="both"/>
      </w:pPr>
      <w:r>
        <w:t>Затрудняюсь ответить.</w:t>
      </w:r>
    </w:p>
    <w:p w:rsidR="002D4493" w:rsidRDefault="002D4493" w:rsidP="00825FD3">
      <w:pPr>
        <w:pStyle w:val="ListParagraph"/>
        <w:numPr>
          <w:ilvl w:val="0"/>
          <w:numId w:val="37"/>
        </w:numPr>
        <w:jc w:val="both"/>
      </w:pPr>
      <w:r>
        <w:t>А какого диаметра крышка сюда больше всего подходит?</w:t>
      </w:r>
    </w:p>
    <w:p w:rsidR="002D4493" w:rsidRDefault="002D4493" w:rsidP="00825FD3">
      <w:pPr>
        <w:pStyle w:val="ListParagraph"/>
        <w:numPr>
          <w:ilvl w:val="0"/>
          <w:numId w:val="37"/>
        </w:numPr>
        <w:jc w:val="both"/>
      </w:pPr>
      <w:r>
        <w:t>Наверное, 26 см или 27 см.</w:t>
      </w:r>
    </w:p>
    <w:p w:rsidR="002D4493" w:rsidRDefault="002D4493" w:rsidP="00825FD3">
      <w:pPr>
        <w:pStyle w:val="ListParagraph"/>
        <w:numPr>
          <w:ilvl w:val="0"/>
          <w:numId w:val="37"/>
        </w:numPr>
        <w:jc w:val="both"/>
      </w:pPr>
      <w:r>
        <w:t>Какие поверхности идеальны для этой сковороды?</w:t>
      </w:r>
    </w:p>
    <w:p w:rsidR="002D4493" w:rsidRDefault="002D4493" w:rsidP="00825FD3">
      <w:pPr>
        <w:pStyle w:val="ListParagraph"/>
        <w:numPr>
          <w:ilvl w:val="0"/>
          <w:numId w:val="37"/>
        </w:numPr>
        <w:jc w:val="both"/>
      </w:pPr>
      <w:r>
        <w:t>Эээ…</w:t>
      </w:r>
    </w:p>
    <w:p w:rsidR="002D4493" w:rsidRDefault="002D4493" w:rsidP="004B7735">
      <w:pPr>
        <w:jc w:val="both"/>
      </w:pPr>
      <w:r>
        <w:t>Результат, как вы понимаете, будет нулевым. Нужно знать свой товар ОТ и ДО. Изучить и понять его.</w:t>
      </w:r>
    </w:p>
    <w:p w:rsidR="002D4493" w:rsidRDefault="002D4493" w:rsidP="004B7735">
      <w:pPr>
        <w:jc w:val="both"/>
      </w:pPr>
    </w:p>
    <w:p w:rsidR="002D4493" w:rsidRDefault="002D4493" w:rsidP="004B7735">
      <w:pPr>
        <w:jc w:val="both"/>
      </w:pPr>
      <w:r>
        <w:t xml:space="preserve">Опишите свой товар, заполнив таблицу </w:t>
      </w:r>
    </w:p>
    <w:p w:rsidR="002D4493" w:rsidRDefault="002D4493"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820"/>
        <w:gridCol w:w="3227"/>
      </w:tblGrid>
      <w:tr w:rsidR="002D4493" w:rsidRPr="00D265D2" w:rsidTr="00EF4C44">
        <w:tc>
          <w:tcPr>
            <w:tcW w:w="704" w:type="dxa"/>
          </w:tcPr>
          <w:p w:rsidR="002D4493" w:rsidRPr="00EF4C44" w:rsidRDefault="002D4493" w:rsidP="00EF4C44">
            <w:pPr>
              <w:jc w:val="both"/>
              <w:rPr>
                <w:sz w:val="20"/>
                <w:szCs w:val="20"/>
                <w:lang w:val="en-US"/>
              </w:rPr>
            </w:pPr>
            <w:r w:rsidRPr="00EF4C44">
              <w:rPr>
                <w:sz w:val="20"/>
                <w:szCs w:val="20"/>
                <w:lang w:val="en-US"/>
              </w:rPr>
              <w:t>N</w:t>
            </w:r>
          </w:p>
        </w:tc>
        <w:tc>
          <w:tcPr>
            <w:tcW w:w="4820" w:type="dxa"/>
          </w:tcPr>
          <w:p w:rsidR="002D4493" w:rsidRPr="00EF4C44" w:rsidRDefault="002D4493" w:rsidP="00EF4C44">
            <w:pPr>
              <w:jc w:val="both"/>
              <w:rPr>
                <w:sz w:val="20"/>
                <w:szCs w:val="20"/>
              </w:rPr>
            </w:pPr>
            <w:r w:rsidRPr="00EF4C44">
              <w:rPr>
                <w:sz w:val="20"/>
                <w:szCs w:val="20"/>
              </w:rPr>
              <w:t>Основные направления</w:t>
            </w:r>
          </w:p>
        </w:tc>
        <w:tc>
          <w:tcPr>
            <w:tcW w:w="3227" w:type="dxa"/>
          </w:tcPr>
          <w:p w:rsidR="002D4493" w:rsidRPr="00EF4C44" w:rsidRDefault="002D4493" w:rsidP="00EF4C44">
            <w:pPr>
              <w:jc w:val="both"/>
              <w:rPr>
                <w:sz w:val="20"/>
                <w:szCs w:val="20"/>
              </w:rPr>
            </w:pPr>
            <w:r w:rsidRPr="00EF4C44">
              <w:rPr>
                <w:sz w:val="20"/>
                <w:szCs w:val="20"/>
              </w:rPr>
              <w:t>Описание товара</w:t>
            </w: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функциональное назначение;</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внешний вид;</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надёжность;</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удобство использования;</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обслуживание;</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гарантии;</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упаковка;</w:t>
            </w:r>
          </w:p>
        </w:tc>
        <w:tc>
          <w:tcPr>
            <w:tcW w:w="3227" w:type="dxa"/>
          </w:tcPr>
          <w:p w:rsidR="002D4493" w:rsidRPr="00EF4C44" w:rsidRDefault="002D4493" w:rsidP="00EF4C44">
            <w:pPr>
              <w:jc w:val="both"/>
              <w:rPr>
                <w:sz w:val="20"/>
                <w:szCs w:val="20"/>
              </w:rPr>
            </w:pPr>
          </w:p>
        </w:tc>
      </w:tr>
      <w:tr w:rsidR="002D4493" w:rsidRPr="00D265D2" w:rsidTr="00EF4C44">
        <w:tc>
          <w:tcPr>
            <w:tcW w:w="704" w:type="dxa"/>
          </w:tcPr>
          <w:p w:rsidR="002D4493" w:rsidRPr="00EF4C44" w:rsidRDefault="002D4493" w:rsidP="00EF4C44">
            <w:pPr>
              <w:jc w:val="both"/>
              <w:rPr>
                <w:sz w:val="20"/>
                <w:szCs w:val="20"/>
              </w:rPr>
            </w:pPr>
          </w:p>
        </w:tc>
        <w:tc>
          <w:tcPr>
            <w:tcW w:w="4820" w:type="dxa"/>
          </w:tcPr>
          <w:p w:rsidR="002D4493" w:rsidRPr="00EF4C44" w:rsidRDefault="002D4493" w:rsidP="00EF4C44">
            <w:pPr>
              <w:jc w:val="both"/>
              <w:rPr>
                <w:sz w:val="20"/>
                <w:szCs w:val="20"/>
              </w:rPr>
            </w:pPr>
            <w:r w:rsidRPr="00EF4C44">
              <w:rPr>
                <w:sz w:val="20"/>
                <w:szCs w:val="20"/>
              </w:rPr>
              <w:t>наличие сопроводительных документов</w:t>
            </w:r>
          </w:p>
        </w:tc>
        <w:tc>
          <w:tcPr>
            <w:tcW w:w="3227" w:type="dxa"/>
          </w:tcPr>
          <w:p w:rsidR="002D4493" w:rsidRPr="00EF4C44" w:rsidRDefault="002D4493" w:rsidP="00EF4C44">
            <w:pPr>
              <w:jc w:val="both"/>
              <w:rPr>
                <w:sz w:val="20"/>
                <w:szCs w:val="20"/>
              </w:rPr>
            </w:pPr>
          </w:p>
        </w:tc>
      </w:tr>
    </w:tbl>
    <w:p w:rsidR="002D4493" w:rsidRDefault="002D4493" w:rsidP="004B7735">
      <w:pPr>
        <w:jc w:val="both"/>
      </w:pPr>
    </w:p>
    <w:p w:rsidR="002D4493" w:rsidRDefault="002D4493" w:rsidP="004B7735">
      <w:pPr>
        <w:jc w:val="both"/>
      </w:pPr>
      <w:r>
        <w:br w:type="textWrapping" w:clear="all"/>
      </w:r>
    </w:p>
    <w:p w:rsidR="002D4493" w:rsidRDefault="002D4493" w:rsidP="004B7735">
      <w:pPr>
        <w:jc w:val="both"/>
      </w:pPr>
      <w:r>
        <w:t>Необходимо выявить и отметить все наиболее сильные выгоды, которые:</w:t>
      </w:r>
    </w:p>
    <w:p w:rsidR="002D4493" w:rsidRDefault="002D4493" w:rsidP="004B7735">
      <w:pPr>
        <w:jc w:val="both"/>
      </w:pPr>
    </w:p>
    <w:p w:rsidR="002D4493" w:rsidRDefault="002D4493" w:rsidP="004B7735">
      <w:pPr>
        <w:jc w:val="both"/>
      </w:pPr>
      <w:r>
        <w:t>сможет получить потребитель;</w:t>
      </w:r>
    </w:p>
    <w:p w:rsidR="002D4493" w:rsidRDefault="002D4493" w:rsidP="004B7735">
      <w:pPr>
        <w:jc w:val="both"/>
      </w:pPr>
      <w:r>
        <w:t>выделяют товар «из толпы» аналогов.</w:t>
      </w:r>
    </w:p>
    <w:p w:rsidR="002D4493" w:rsidRDefault="002D4493" w:rsidP="004B7735">
      <w:pPr>
        <w:jc w:val="both"/>
      </w:pPr>
      <w:r>
        <w:t>Проще говоря — ЧТО делает товар конкурентно способным. Его изюминка, уникальные «фишки», особенности.</w:t>
      </w:r>
    </w:p>
    <w:p w:rsidR="002D4493" w:rsidRDefault="002D4493" w:rsidP="004B7735">
      <w:pPr>
        <w:jc w:val="both"/>
      </w:pPr>
    </w:p>
    <w:p w:rsidR="002D4493" w:rsidRPr="00CD07C7" w:rsidRDefault="002D4493" w:rsidP="004B7735">
      <w:pPr>
        <w:jc w:val="both"/>
      </w:pPr>
      <w:r>
        <w:t>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Mr.Proper).</w:t>
      </w:r>
    </w:p>
    <w:p w:rsidR="002D4493" w:rsidRDefault="002D4493" w:rsidP="00B344A1">
      <w:pPr>
        <w:jc w:val="both"/>
        <w:rPr>
          <w:b/>
          <w:bCs/>
        </w:rPr>
      </w:pPr>
    </w:p>
    <w:p w:rsidR="002D4493" w:rsidRPr="00210D37" w:rsidRDefault="002D4493" w:rsidP="00B344A1">
      <w:pPr>
        <w:jc w:val="both"/>
        <w:rPr>
          <w:b/>
          <w:bCs/>
        </w:rPr>
      </w:pPr>
      <w:r>
        <w:rPr>
          <w:b/>
          <w:bCs/>
        </w:rPr>
        <w:t xml:space="preserve">Тема 6 </w:t>
      </w:r>
      <w:r w:rsidRPr="00B344A1">
        <w:rPr>
          <w:b/>
          <w:bCs/>
        </w:rPr>
        <w:t>Презентация идеи проекта</w:t>
      </w:r>
      <w:r w:rsidRPr="00210D37">
        <w:rPr>
          <w:b/>
          <w:bCs/>
        </w:rPr>
        <w:t>(проводится в форме практической подготовки)</w:t>
      </w:r>
    </w:p>
    <w:p w:rsidR="002D4493" w:rsidRDefault="002D4493" w:rsidP="00CD07C7">
      <w:pPr>
        <w:ind w:firstLine="708"/>
        <w:jc w:val="both"/>
        <w:rPr>
          <w:bCs/>
          <w:i/>
        </w:rPr>
      </w:pPr>
      <w:r w:rsidRPr="00ED3E68">
        <w:rPr>
          <w:bCs/>
          <w:i/>
        </w:rPr>
        <w:t>Вопросы к занятию</w:t>
      </w:r>
    </w:p>
    <w:p w:rsidR="002D4493" w:rsidRPr="00CD07C7" w:rsidRDefault="002D4493" w:rsidP="00CD07C7">
      <w:pPr>
        <w:jc w:val="both"/>
      </w:pPr>
      <w:r w:rsidRPr="00CD07C7">
        <w:t>1.</w:t>
      </w:r>
      <w:r>
        <w:t xml:space="preserve"> Как оформить презентацию</w:t>
      </w:r>
    </w:p>
    <w:p w:rsidR="002D4493" w:rsidRPr="00CD07C7" w:rsidRDefault="002D4493" w:rsidP="00B344A1">
      <w:pPr>
        <w:jc w:val="both"/>
      </w:pPr>
      <w:r>
        <w:t>2. Как грамотно подать материал</w:t>
      </w:r>
    </w:p>
    <w:p w:rsidR="002D4493" w:rsidRDefault="002D4493" w:rsidP="00C10685">
      <w:pPr>
        <w:ind w:firstLine="708"/>
        <w:jc w:val="both"/>
        <w:rPr>
          <w:i/>
        </w:rPr>
      </w:pPr>
      <w:r w:rsidRPr="00C10685">
        <w:rPr>
          <w:i/>
        </w:rPr>
        <w:t xml:space="preserve">Задание для практической подготовки </w:t>
      </w:r>
    </w:p>
    <w:p w:rsidR="002D4493" w:rsidRPr="000E0FD3" w:rsidRDefault="002D4493" w:rsidP="00B344A1">
      <w:pPr>
        <w:jc w:val="both"/>
      </w:pPr>
      <w:r>
        <w:t xml:space="preserve">Задание 1. </w:t>
      </w:r>
      <w:r w:rsidRPr="000E0FD3">
        <w:t>Оформите представление своей идеи через презентацию</w:t>
      </w:r>
    </w:p>
    <w:p w:rsidR="002D4493" w:rsidRDefault="002D4493" w:rsidP="00B344A1">
      <w:pPr>
        <w:jc w:val="both"/>
        <w:rPr>
          <w:b/>
          <w:bCs/>
        </w:rPr>
      </w:pPr>
    </w:p>
    <w:p w:rsidR="002D4493" w:rsidRDefault="002D4493"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2D4493" w:rsidRDefault="002D4493" w:rsidP="00CD07C7">
      <w:pPr>
        <w:ind w:firstLine="708"/>
        <w:jc w:val="both"/>
        <w:rPr>
          <w:bCs/>
          <w:i/>
        </w:rPr>
      </w:pPr>
      <w:r w:rsidRPr="00ED3E68">
        <w:rPr>
          <w:bCs/>
          <w:i/>
        </w:rPr>
        <w:t>Вопросы к занятию</w:t>
      </w:r>
    </w:p>
    <w:p w:rsidR="002D4493" w:rsidRDefault="002D4493"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2D4493" w:rsidRDefault="002D4493" w:rsidP="00CD07C7">
      <w:pPr>
        <w:ind w:firstLine="708"/>
        <w:jc w:val="both"/>
        <w:rPr>
          <w:b/>
          <w:bCs/>
        </w:rPr>
      </w:pPr>
      <w:r>
        <w:rPr>
          <w:i/>
        </w:rPr>
        <w:t>Практическое задание</w:t>
      </w:r>
    </w:p>
    <w:p w:rsidR="002D4493" w:rsidRPr="0022743B" w:rsidRDefault="002D4493"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2D4493" w:rsidRDefault="002D4493" w:rsidP="00B344A1">
      <w:pPr>
        <w:jc w:val="both"/>
        <w:rPr>
          <w:b/>
          <w:bCs/>
        </w:rPr>
      </w:pPr>
    </w:p>
    <w:p w:rsidR="002D4493" w:rsidRPr="00210D37" w:rsidRDefault="002D4493" w:rsidP="00B344A1">
      <w:pPr>
        <w:jc w:val="both"/>
        <w:rPr>
          <w:b/>
          <w:bCs/>
        </w:rPr>
      </w:pPr>
      <w:r>
        <w:rPr>
          <w:b/>
          <w:bCs/>
        </w:rPr>
        <w:t xml:space="preserve">Тема 8 </w:t>
      </w:r>
      <w:r w:rsidRPr="00B344A1">
        <w:rPr>
          <w:b/>
          <w:bCs/>
        </w:rPr>
        <w:t>Разработка требований к результату</w:t>
      </w:r>
      <w:r w:rsidRPr="00B344A1">
        <w:rPr>
          <w:b/>
          <w:bCs/>
        </w:rPr>
        <w:tab/>
      </w:r>
      <w:r w:rsidRPr="00210D37">
        <w:rPr>
          <w:b/>
          <w:bCs/>
        </w:rPr>
        <w:t>(проводится в форме практической подготовки)</w:t>
      </w:r>
    </w:p>
    <w:p w:rsidR="002D4493" w:rsidRDefault="002D4493" w:rsidP="00CD07C7">
      <w:pPr>
        <w:ind w:firstLine="708"/>
        <w:jc w:val="both"/>
        <w:rPr>
          <w:bCs/>
          <w:i/>
        </w:rPr>
      </w:pPr>
      <w:r w:rsidRPr="00ED3E68">
        <w:rPr>
          <w:bCs/>
          <w:i/>
        </w:rPr>
        <w:t>Вопросы к занятию</w:t>
      </w:r>
    </w:p>
    <w:p w:rsidR="002D4493" w:rsidRPr="00CD07C7" w:rsidRDefault="002D4493" w:rsidP="00B344A1">
      <w:pPr>
        <w:jc w:val="both"/>
      </w:pPr>
      <w:r w:rsidRPr="00CD07C7">
        <w:t xml:space="preserve">1.Работа с заинтересованными лицами. </w:t>
      </w:r>
    </w:p>
    <w:p w:rsidR="002D4493" w:rsidRPr="00CD07C7" w:rsidRDefault="002D4493" w:rsidP="00CD07C7">
      <w:pPr>
        <w:jc w:val="both"/>
      </w:pPr>
      <w:r w:rsidRPr="00CD07C7">
        <w:t xml:space="preserve">2.Требования в проекте. </w:t>
      </w:r>
    </w:p>
    <w:p w:rsidR="002D4493" w:rsidRDefault="002D4493" w:rsidP="00640797">
      <w:pPr>
        <w:ind w:firstLine="708"/>
        <w:jc w:val="both"/>
        <w:rPr>
          <w:i/>
        </w:rPr>
      </w:pPr>
      <w:r w:rsidRPr="00640797">
        <w:rPr>
          <w:i/>
        </w:rPr>
        <w:t xml:space="preserve">Задание для практической подготовки </w:t>
      </w:r>
    </w:p>
    <w:p w:rsidR="002D4493" w:rsidRPr="00145A52" w:rsidRDefault="002D4493"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2D4493" w:rsidRDefault="002D4493" w:rsidP="00B344A1">
      <w:pPr>
        <w:jc w:val="both"/>
        <w:rPr>
          <w:b/>
          <w:bCs/>
        </w:rPr>
      </w:pPr>
    </w:p>
    <w:p w:rsidR="002D4493" w:rsidRPr="00A06FF9" w:rsidRDefault="002D4493" w:rsidP="006273FB">
      <w:pPr>
        <w:pStyle w:val="Title"/>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2D4493" w:rsidRPr="00A06FF9" w:rsidRDefault="002D4493" w:rsidP="006273FB">
      <w:pPr>
        <w:tabs>
          <w:tab w:val="left" w:pos="284"/>
        </w:tabs>
        <w:jc w:val="both"/>
        <w:rPr>
          <w:sz w:val="20"/>
          <w:szCs w:val="20"/>
        </w:rPr>
      </w:pPr>
    </w:p>
    <w:p w:rsidR="002D4493" w:rsidRPr="00A06FF9" w:rsidRDefault="002D4493" w:rsidP="006273FB">
      <w:pPr>
        <w:tabs>
          <w:tab w:val="left" w:pos="284"/>
        </w:tabs>
        <w:jc w:val="both"/>
        <w:rPr>
          <w:sz w:val="20"/>
          <w:szCs w:val="20"/>
        </w:rPr>
      </w:pPr>
    </w:p>
    <w:p w:rsidR="002D4493" w:rsidRPr="00145A52" w:rsidRDefault="002D4493" w:rsidP="006273FB">
      <w:pPr>
        <w:pStyle w:val="Heading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2D4493" w:rsidRPr="00A06FF9" w:rsidRDefault="002D4493"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2D4493" w:rsidRPr="00A06FF9" w:rsidRDefault="002D4493"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D4493" w:rsidRPr="00A06FF9" w:rsidRDefault="002D4493"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2D4493" w:rsidRPr="00A06FF9" w:rsidRDefault="002D4493" w:rsidP="006273FB">
      <w:pPr>
        <w:tabs>
          <w:tab w:val="left" w:pos="284"/>
        </w:tabs>
        <w:jc w:val="both"/>
        <w:rPr>
          <w:sz w:val="20"/>
          <w:szCs w:val="20"/>
        </w:rPr>
      </w:pPr>
    </w:p>
    <w:p w:rsidR="002D4493" w:rsidRPr="00A06FF9" w:rsidRDefault="002D4493" w:rsidP="006273FB">
      <w:pPr>
        <w:tabs>
          <w:tab w:val="left" w:pos="284"/>
        </w:tabs>
        <w:jc w:val="both"/>
        <w:rPr>
          <w:b/>
          <w:bCs/>
          <w:sz w:val="20"/>
          <w:szCs w:val="20"/>
        </w:rPr>
      </w:pPr>
      <w:r w:rsidRPr="00A06FF9">
        <w:rPr>
          <w:b/>
          <w:bCs/>
          <w:sz w:val="20"/>
          <w:szCs w:val="20"/>
        </w:rPr>
        <w:t>Перечень этапов разработки сайта:</w:t>
      </w:r>
    </w:p>
    <w:p w:rsidR="002D4493" w:rsidRPr="00145A52" w:rsidRDefault="002D4493" w:rsidP="006273FB">
      <w:pPr>
        <w:pStyle w:val="BodyTextIndent"/>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2D4493" w:rsidRPr="00A06FF9" w:rsidRDefault="002D4493" w:rsidP="006273FB">
      <w:pPr>
        <w:pStyle w:val="BodyTextIndent"/>
        <w:numPr>
          <w:ilvl w:val="0"/>
          <w:numId w:val="38"/>
        </w:numPr>
        <w:tabs>
          <w:tab w:val="left" w:pos="284"/>
        </w:tabs>
        <w:spacing w:after="0"/>
        <w:ind w:left="0" w:firstLine="0"/>
        <w:jc w:val="both"/>
        <w:rPr>
          <w:sz w:val="20"/>
          <w:szCs w:val="20"/>
        </w:rPr>
      </w:pPr>
      <w:r w:rsidRPr="00A06FF9">
        <w:rPr>
          <w:sz w:val="20"/>
          <w:szCs w:val="20"/>
        </w:rPr>
        <w:t>Разработкаэскизабазовогодизайна,</w:t>
      </w:r>
    </w:p>
    <w:p w:rsidR="002D4493" w:rsidRPr="00145A52" w:rsidRDefault="002D4493" w:rsidP="006273FB">
      <w:pPr>
        <w:pStyle w:val="BodyTextIndent"/>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«визуала»,  ссылки, интерактивные элементы</w:t>
      </w:r>
    </w:p>
    <w:p w:rsidR="002D4493" w:rsidRPr="00145A52" w:rsidRDefault="002D4493" w:rsidP="006273FB">
      <w:pPr>
        <w:pStyle w:val="BodyTextIndent"/>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r w:rsidRPr="00A06FF9">
        <w:rPr>
          <w:b/>
          <w:bCs/>
          <w:sz w:val="20"/>
          <w:szCs w:val="20"/>
        </w:rPr>
        <w:t>MixEngine</w:t>
      </w:r>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D4493" w:rsidRPr="00145A52" w:rsidRDefault="002D4493" w:rsidP="006273FB">
      <w:pPr>
        <w:pStyle w:val="BodyTextIndent"/>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2D4493" w:rsidRPr="00145A52" w:rsidRDefault="002D4493" w:rsidP="006273FB">
      <w:pPr>
        <w:pStyle w:val="BodyTextIndent"/>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r w:rsidRPr="00A06FF9">
        <w:rPr>
          <w:sz w:val="20"/>
          <w:szCs w:val="20"/>
        </w:rPr>
        <w:t>Yandex</w:t>
      </w:r>
      <w:r w:rsidRPr="00145A52">
        <w:rPr>
          <w:sz w:val="20"/>
          <w:szCs w:val="20"/>
          <w:lang w:val="ru-RU"/>
        </w:rPr>
        <w:t xml:space="preserve">, </w:t>
      </w:r>
      <w:r w:rsidRPr="00A06FF9">
        <w:rPr>
          <w:sz w:val="20"/>
          <w:szCs w:val="20"/>
        </w:rPr>
        <w:t>Rambler</w:t>
      </w:r>
      <w:r w:rsidRPr="00145A52">
        <w:rPr>
          <w:sz w:val="20"/>
          <w:szCs w:val="20"/>
          <w:lang w:val="ru-RU"/>
        </w:rPr>
        <w:t xml:space="preserve">, </w:t>
      </w:r>
      <w:r w:rsidRPr="00A06FF9">
        <w:rPr>
          <w:sz w:val="20"/>
          <w:szCs w:val="20"/>
        </w:rPr>
        <w:t>Aport</w:t>
      </w:r>
      <w:r w:rsidRPr="00145A52">
        <w:rPr>
          <w:sz w:val="20"/>
          <w:szCs w:val="20"/>
          <w:lang w:val="ru-RU"/>
        </w:rPr>
        <w:t xml:space="preserve"> и других.</w:t>
      </w:r>
    </w:p>
    <w:p w:rsidR="002D4493" w:rsidRPr="00145A52" w:rsidRDefault="002D4493" w:rsidP="006273FB">
      <w:pPr>
        <w:pStyle w:val="BodyTextIndent"/>
        <w:tabs>
          <w:tab w:val="left" w:pos="284"/>
        </w:tabs>
        <w:spacing w:after="0"/>
        <w:ind w:left="0"/>
        <w:jc w:val="both"/>
        <w:rPr>
          <w:sz w:val="20"/>
          <w:szCs w:val="20"/>
          <w:lang w:val="ru-RU"/>
        </w:rPr>
      </w:pPr>
    </w:p>
    <w:p w:rsidR="002D4493" w:rsidRPr="00145A52" w:rsidRDefault="002D4493" w:rsidP="006273FB">
      <w:pPr>
        <w:pStyle w:val="Heading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2D4493" w:rsidRPr="00A06FF9" w:rsidRDefault="002D4493" w:rsidP="006273FB">
      <w:pPr>
        <w:tabs>
          <w:tab w:val="left" w:pos="284"/>
        </w:tabs>
        <w:jc w:val="both"/>
        <w:rPr>
          <w:sz w:val="20"/>
          <w:szCs w:val="20"/>
        </w:rPr>
      </w:pPr>
      <w:r w:rsidRPr="00A06FF9">
        <w:rPr>
          <w:b/>
          <w:bCs/>
          <w:sz w:val="20"/>
          <w:szCs w:val="20"/>
        </w:rPr>
        <w:t xml:space="preserve">2.1. </w:t>
      </w:r>
      <w:r w:rsidRPr="00A06FF9">
        <w:rPr>
          <w:sz w:val="20"/>
          <w:szCs w:val="20"/>
        </w:rPr>
        <w:t>Сайт разрабатывается под базовое разрешение экрана 800х600 пкс или 1024</w:t>
      </w:r>
      <w:r w:rsidRPr="00A06FF9">
        <w:rPr>
          <w:sz w:val="20"/>
          <w:szCs w:val="20"/>
          <w:lang w:val="en-US"/>
        </w:rPr>
        <w:t>x</w:t>
      </w:r>
      <w:r w:rsidRPr="00A06FF9">
        <w:rPr>
          <w:sz w:val="20"/>
          <w:szCs w:val="20"/>
        </w:rPr>
        <w:t>768 пкс</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2D4493" w:rsidRPr="00A06FF9" w:rsidRDefault="002D4493" w:rsidP="006273FB">
      <w:pPr>
        <w:tabs>
          <w:tab w:val="left" w:pos="284"/>
        </w:tabs>
        <w:jc w:val="both"/>
        <w:rPr>
          <w:sz w:val="20"/>
          <w:szCs w:val="20"/>
        </w:rPr>
      </w:pPr>
      <w:r w:rsidRPr="00A06FF9">
        <w:rPr>
          <w:b/>
          <w:bCs/>
          <w:sz w:val="20"/>
          <w:szCs w:val="20"/>
        </w:rPr>
        <w:t xml:space="preserve">2.2. </w:t>
      </w:r>
      <w:r w:rsidRPr="00A06FF9">
        <w:rPr>
          <w:sz w:val="20"/>
          <w:szCs w:val="20"/>
        </w:rPr>
        <w:t>Корректное отображение броузерами</w:t>
      </w:r>
      <w:r w:rsidRPr="00A06FF9">
        <w:rPr>
          <w:sz w:val="20"/>
          <w:szCs w:val="20"/>
          <w:lang w:val="en-US"/>
        </w:rPr>
        <w:t>InternetExplorer</w:t>
      </w:r>
      <w:r w:rsidRPr="00A06FF9">
        <w:rPr>
          <w:sz w:val="20"/>
          <w:szCs w:val="20"/>
        </w:rPr>
        <w:t xml:space="preserve">, </w:t>
      </w:r>
      <w:r w:rsidRPr="00A06FF9">
        <w:rPr>
          <w:sz w:val="20"/>
          <w:szCs w:val="20"/>
          <w:lang w:val="en-US"/>
        </w:rPr>
        <w:t>Opera</w:t>
      </w:r>
      <w:r w:rsidRPr="00A06FF9">
        <w:rPr>
          <w:sz w:val="20"/>
          <w:szCs w:val="20"/>
        </w:rPr>
        <w:t>.</w:t>
      </w:r>
    </w:p>
    <w:p w:rsidR="002D4493" w:rsidRPr="00A06FF9" w:rsidRDefault="002D4493"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2D4493" w:rsidRPr="00A06FF9" w:rsidRDefault="002D4493" w:rsidP="006273FB">
      <w:pPr>
        <w:tabs>
          <w:tab w:val="left" w:pos="284"/>
        </w:tabs>
        <w:jc w:val="both"/>
        <w:rPr>
          <w:sz w:val="20"/>
          <w:szCs w:val="20"/>
        </w:rPr>
      </w:pPr>
      <w:r w:rsidRPr="00A06FF9">
        <w:rPr>
          <w:b/>
          <w:bCs/>
          <w:sz w:val="20"/>
          <w:szCs w:val="20"/>
        </w:rPr>
        <w:t xml:space="preserve">2.4. </w:t>
      </w:r>
      <w:r w:rsidRPr="00A06FF9">
        <w:rPr>
          <w:sz w:val="20"/>
          <w:szCs w:val="20"/>
        </w:rPr>
        <w:t xml:space="preserve">Обязательная визуальная поддержка действий пользователя – т.н. «интерактив»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D4493" w:rsidRPr="00A06FF9" w:rsidRDefault="002D4493"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д.б. настроены для поисковых систем, что обеспечить продвижение сайта по ключевым словам в поисковых системах </w:t>
      </w:r>
      <w:r w:rsidRPr="00A06FF9">
        <w:rPr>
          <w:sz w:val="20"/>
          <w:szCs w:val="20"/>
          <w:lang w:val="en-US"/>
        </w:rPr>
        <w:t>Yandex</w:t>
      </w:r>
      <w:r w:rsidRPr="00A06FF9">
        <w:rPr>
          <w:sz w:val="20"/>
          <w:szCs w:val="20"/>
        </w:rPr>
        <w:t xml:space="preserve">, </w:t>
      </w:r>
      <w:r w:rsidRPr="00A06FF9">
        <w:rPr>
          <w:sz w:val="20"/>
          <w:szCs w:val="20"/>
          <w:lang w:val="en-US"/>
        </w:rPr>
        <w:t>Rambler</w:t>
      </w:r>
      <w:r w:rsidRPr="00A06FF9">
        <w:rPr>
          <w:sz w:val="20"/>
          <w:szCs w:val="20"/>
        </w:rPr>
        <w:t>.</w:t>
      </w:r>
    </w:p>
    <w:p w:rsidR="002D4493" w:rsidRPr="00A06FF9" w:rsidRDefault="002D4493" w:rsidP="006273FB">
      <w:pPr>
        <w:tabs>
          <w:tab w:val="left" w:pos="284"/>
        </w:tabs>
        <w:jc w:val="both"/>
        <w:rPr>
          <w:sz w:val="20"/>
          <w:szCs w:val="20"/>
        </w:rPr>
      </w:pPr>
    </w:p>
    <w:p w:rsidR="002D4493" w:rsidRPr="00A06FF9" w:rsidRDefault="002D4493" w:rsidP="006273FB">
      <w:pPr>
        <w:tabs>
          <w:tab w:val="left" w:pos="284"/>
        </w:tabs>
        <w:jc w:val="both"/>
        <w:rPr>
          <w:b/>
          <w:bCs/>
          <w:sz w:val="20"/>
          <w:szCs w:val="20"/>
          <w:u w:val="single"/>
        </w:rPr>
      </w:pPr>
      <w:r w:rsidRPr="00A06FF9">
        <w:rPr>
          <w:b/>
          <w:bCs/>
          <w:sz w:val="20"/>
          <w:szCs w:val="20"/>
          <w:u w:val="single"/>
        </w:rPr>
        <w:t>3. СТРУКТУРА И ОПИСАНИЕ САЙТА:</w:t>
      </w:r>
    </w:p>
    <w:p w:rsidR="002D4493" w:rsidRPr="00A06FF9" w:rsidRDefault="002D4493" w:rsidP="006273FB">
      <w:pPr>
        <w:tabs>
          <w:tab w:val="left" w:pos="284"/>
        </w:tabs>
        <w:jc w:val="both"/>
        <w:rPr>
          <w:b/>
          <w:bCs/>
          <w:sz w:val="20"/>
          <w:szCs w:val="20"/>
        </w:rPr>
      </w:pPr>
      <w:r w:rsidRPr="00A06FF9">
        <w:rPr>
          <w:b/>
          <w:bCs/>
          <w:sz w:val="20"/>
          <w:szCs w:val="20"/>
        </w:rPr>
        <w:t>3.1. Главная страница (обложка сайта):</w:t>
      </w:r>
    </w:p>
    <w:p w:rsidR="002D4493" w:rsidRPr="00A06FF9" w:rsidRDefault="002D4493"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D4493" w:rsidRPr="00A06FF9" w:rsidRDefault="002D4493"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2D4493" w:rsidRPr="00A06FF9" w:rsidRDefault="002D4493"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2D4493" w:rsidRPr="00A06FF9" w:rsidRDefault="002D4493"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2D4493" w:rsidRPr="00A06FF9" w:rsidRDefault="002D4493"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Маленькая картинка</w:t>
      </w:r>
      <w:r>
        <w:rPr>
          <w:b/>
          <w:bCs/>
          <w:sz w:val="20"/>
          <w:szCs w:val="20"/>
        </w:rPr>
        <w:t>,</w:t>
      </w:r>
      <w:r w:rsidRPr="00A06FF9">
        <w:rPr>
          <w:b/>
          <w:bCs/>
          <w:sz w:val="20"/>
          <w:szCs w:val="20"/>
        </w:rPr>
        <w:t>Краткий комментарий к разделу</w:t>
      </w:r>
      <w:r w:rsidRPr="00A06FF9">
        <w:rPr>
          <w:sz w:val="20"/>
          <w:szCs w:val="20"/>
        </w:rPr>
        <w:t>.</w:t>
      </w:r>
    </w:p>
    <w:p w:rsidR="002D4493" w:rsidRDefault="002D4493"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контактный</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2D4493" w:rsidRDefault="002D4493" w:rsidP="00512A02">
      <w:pPr>
        <w:tabs>
          <w:tab w:val="left" w:pos="284"/>
        </w:tabs>
        <w:jc w:val="both"/>
        <w:rPr>
          <w:sz w:val="20"/>
          <w:szCs w:val="20"/>
        </w:rPr>
      </w:pPr>
    </w:p>
    <w:p w:rsidR="002D4493" w:rsidRPr="00A06FF9" w:rsidRDefault="002D4493"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2D4493" w:rsidRPr="00A06FF9" w:rsidRDefault="002D4493"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2D4493" w:rsidRPr="00A06FF9" w:rsidRDefault="002D4493"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2D4493" w:rsidRPr="00A06FF9" w:rsidRDefault="002D4493"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контактный</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2D4493" w:rsidRPr="00A06FF9" w:rsidRDefault="002D4493" w:rsidP="00512A02">
      <w:pPr>
        <w:tabs>
          <w:tab w:val="left" w:pos="284"/>
        </w:tabs>
        <w:jc w:val="both"/>
        <w:rPr>
          <w:sz w:val="20"/>
          <w:szCs w:val="20"/>
        </w:rPr>
      </w:pPr>
    </w:p>
    <w:p w:rsidR="002D4493" w:rsidRPr="00A06FF9" w:rsidRDefault="002D4493" w:rsidP="00512A02">
      <w:pPr>
        <w:tabs>
          <w:tab w:val="left" w:pos="284"/>
        </w:tabs>
        <w:jc w:val="both"/>
        <w:rPr>
          <w:b/>
          <w:bCs/>
          <w:sz w:val="20"/>
          <w:szCs w:val="20"/>
        </w:rPr>
      </w:pPr>
      <w:r w:rsidRPr="00A06FF9">
        <w:rPr>
          <w:b/>
          <w:bCs/>
          <w:sz w:val="20"/>
          <w:szCs w:val="20"/>
        </w:rPr>
        <w:t>3.3. Описание контента разделов сайта:</w:t>
      </w:r>
    </w:p>
    <w:p w:rsidR="002D4493" w:rsidRPr="00A06FF9" w:rsidRDefault="002D4493" w:rsidP="00512A02">
      <w:pPr>
        <w:tabs>
          <w:tab w:val="left" w:pos="284"/>
        </w:tabs>
        <w:jc w:val="both"/>
        <w:rPr>
          <w:b/>
          <w:bCs/>
          <w:sz w:val="20"/>
          <w:szCs w:val="20"/>
        </w:rPr>
      </w:pPr>
      <w:r w:rsidRPr="00A06FF9">
        <w:rPr>
          <w:b/>
          <w:bCs/>
          <w:sz w:val="20"/>
          <w:szCs w:val="20"/>
        </w:rPr>
        <w:t>Сайт делится на 3 группы навигации:</w:t>
      </w:r>
    </w:p>
    <w:p w:rsidR="002D4493" w:rsidRPr="00A06FF9" w:rsidRDefault="002D4493"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2D4493" w:rsidRPr="00A06FF9" w:rsidRDefault="002D4493" w:rsidP="00512A02">
      <w:pPr>
        <w:numPr>
          <w:ilvl w:val="0"/>
          <w:numId w:val="45"/>
        </w:numPr>
        <w:tabs>
          <w:tab w:val="left" w:pos="284"/>
        </w:tabs>
        <w:ind w:left="0" w:firstLine="0"/>
        <w:jc w:val="both"/>
        <w:rPr>
          <w:b/>
          <w:bCs/>
          <w:sz w:val="20"/>
          <w:szCs w:val="20"/>
        </w:rPr>
      </w:pPr>
      <w:r w:rsidRPr="00A06FF9">
        <w:rPr>
          <w:sz w:val="20"/>
          <w:szCs w:val="20"/>
        </w:rPr>
        <w:t>Каталог</w:t>
      </w:r>
    </w:p>
    <w:p w:rsidR="002D4493" w:rsidRPr="00A06FF9" w:rsidRDefault="002D4493"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2D4493" w:rsidRPr="00A06FF9" w:rsidRDefault="002D4493" w:rsidP="00512A02">
      <w:pPr>
        <w:tabs>
          <w:tab w:val="left" w:pos="284"/>
        </w:tabs>
        <w:jc w:val="both"/>
        <w:rPr>
          <w:b/>
          <w:bCs/>
          <w:sz w:val="20"/>
          <w:szCs w:val="20"/>
        </w:rPr>
      </w:pPr>
    </w:p>
    <w:p w:rsidR="002D4493" w:rsidRPr="00A06FF9" w:rsidRDefault="002D4493" w:rsidP="00512A02">
      <w:pPr>
        <w:tabs>
          <w:tab w:val="left" w:pos="284"/>
        </w:tabs>
        <w:jc w:val="both"/>
        <w:rPr>
          <w:b/>
          <w:bCs/>
          <w:sz w:val="20"/>
          <w:szCs w:val="20"/>
          <w:u w:val="single"/>
        </w:rPr>
      </w:pPr>
      <w:r w:rsidRPr="00A06FF9">
        <w:rPr>
          <w:b/>
          <w:bCs/>
          <w:sz w:val="20"/>
          <w:szCs w:val="20"/>
          <w:u w:val="single"/>
        </w:rPr>
        <w:t>Разделы общей тематики:</w:t>
      </w:r>
    </w:p>
    <w:p w:rsidR="002D4493" w:rsidRPr="00A06FF9" w:rsidRDefault="002D4493"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2D4493" w:rsidRPr="00A06FF9" w:rsidRDefault="002D4493"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2D4493" w:rsidRPr="00A06FF9" w:rsidRDefault="002D4493"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Дата</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2D4493" w:rsidRPr="00A06FF9" w:rsidRDefault="002D4493"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2D4493" w:rsidRPr="00A06FF9" w:rsidRDefault="002D4493"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2D4493" w:rsidRPr="00A06FF9" w:rsidRDefault="002D4493"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2D4493" w:rsidRPr="00A06FF9" w:rsidRDefault="002D4493"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Online-резюме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2D4493" w:rsidRPr="00A06FF9" w:rsidRDefault="002D4493"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2D4493" w:rsidRPr="00A06FF9" w:rsidRDefault="002D4493"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2D4493" w:rsidRPr="00A06FF9" w:rsidRDefault="002D4493"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2D4493" w:rsidRPr="00A06FF9" w:rsidRDefault="002D4493"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2D4493" w:rsidRPr="00A06FF9" w:rsidRDefault="002D4493"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2D4493" w:rsidRPr="00A06FF9" w:rsidRDefault="002D4493"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Пароль</w:t>
      </w:r>
    </w:p>
    <w:p w:rsidR="002D4493" w:rsidRPr="00A06FF9" w:rsidRDefault="002D4493"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Цена</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2D4493" w:rsidRPr="00A06FF9" w:rsidRDefault="002D4493"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2D4493" w:rsidRDefault="002D4493"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2D4493" w:rsidRPr="006273FB" w:rsidRDefault="002D4493"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«Подтвердить заказ»«Вернуться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2D4493" w:rsidRPr="00A06FF9" w:rsidRDefault="002D4493"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2D4493" w:rsidRPr="00A06FF9" w:rsidRDefault="002D4493"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2D4493" w:rsidRPr="00A06FF9" w:rsidRDefault="002D4493"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2D4493" w:rsidRPr="00A06FF9" w:rsidRDefault="002D4493" w:rsidP="00512A02">
      <w:pPr>
        <w:numPr>
          <w:ilvl w:val="0"/>
          <w:numId w:val="44"/>
        </w:numPr>
        <w:tabs>
          <w:tab w:val="left" w:pos="284"/>
          <w:tab w:val="left" w:pos="567"/>
        </w:tabs>
        <w:ind w:left="0" w:firstLine="0"/>
        <w:jc w:val="both"/>
        <w:rPr>
          <w:sz w:val="20"/>
          <w:szCs w:val="20"/>
        </w:rPr>
      </w:pPr>
      <w:r w:rsidRPr="00A06FF9">
        <w:rPr>
          <w:sz w:val="20"/>
          <w:szCs w:val="20"/>
        </w:rPr>
        <w:t>Выставить счет (для юр.лиц)</w:t>
      </w:r>
    </w:p>
    <w:p w:rsidR="002D4493" w:rsidRDefault="002D4493"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2D4493" w:rsidRDefault="002D4493"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D4493" w:rsidRDefault="002D4493" w:rsidP="00512A02">
      <w:pPr>
        <w:tabs>
          <w:tab w:val="left" w:pos="284"/>
          <w:tab w:val="left" w:pos="567"/>
        </w:tabs>
        <w:jc w:val="both"/>
        <w:rPr>
          <w:sz w:val="20"/>
          <w:szCs w:val="20"/>
        </w:rPr>
      </w:pPr>
    </w:p>
    <w:p w:rsidR="002D4493" w:rsidRPr="00A06FF9" w:rsidRDefault="002D4493"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2D4493" w:rsidRPr="00A06FF9" w:rsidRDefault="002D4493" w:rsidP="00512A02">
      <w:pPr>
        <w:tabs>
          <w:tab w:val="left" w:pos="284"/>
        </w:tabs>
        <w:jc w:val="both"/>
        <w:rPr>
          <w:sz w:val="20"/>
          <w:szCs w:val="20"/>
        </w:rPr>
      </w:pPr>
      <w:r w:rsidRPr="00A06FF9">
        <w:rPr>
          <w:sz w:val="20"/>
          <w:szCs w:val="20"/>
        </w:rPr>
        <w:t>Многоуровневый универсальный каталог в формате:</w:t>
      </w:r>
    </w:p>
    <w:p w:rsidR="002D4493" w:rsidRPr="00A06FF9" w:rsidRDefault="002D4493" w:rsidP="00512A02">
      <w:pPr>
        <w:tabs>
          <w:tab w:val="left" w:pos="284"/>
        </w:tabs>
        <w:jc w:val="both"/>
        <w:rPr>
          <w:b/>
          <w:bCs/>
          <w:sz w:val="20"/>
          <w:szCs w:val="20"/>
        </w:rPr>
      </w:pPr>
      <w:r w:rsidRPr="00A06FF9">
        <w:rPr>
          <w:b/>
          <w:bCs/>
          <w:sz w:val="20"/>
          <w:szCs w:val="20"/>
        </w:rPr>
        <w:t>Атрибуты подразделов:</w:t>
      </w:r>
    </w:p>
    <w:p w:rsidR="002D4493" w:rsidRPr="00A06FF9" w:rsidRDefault="002D4493"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2D4493" w:rsidRPr="00A06FF9" w:rsidRDefault="002D4493"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2D4493" w:rsidRPr="00A06FF9" w:rsidRDefault="002D4493"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2D4493" w:rsidRPr="00A06FF9" w:rsidRDefault="002D4493"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2D4493" w:rsidRPr="00A06FF9" w:rsidRDefault="002D4493"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2D4493" w:rsidRPr="00A06FF9" w:rsidRDefault="002D4493" w:rsidP="00512A02">
      <w:pPr>
        <w:tabs>
          <w:tab w:val="left" w:pos="284"/>
        </w:tabs>
        <w:jc w:val="both"/>
        <w:rPr>
          <w:b/>
          <w:bCs/>
          <w:sz w:val="20"/>
          <w:szCs w:val="20"/>
        </w:rPr>
      </w:pPr>
      <w:r w:rsidRPr="00A06FF9">
        <w:rPr>
          <w:b/>
          <w:bCs/>
          <w:sz w:val="20"/>
          <w:szCs w:val="20"/>
        </w:rPr>
        <w:t>Атрибуты элементов списков:</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2D4493" w:rsidRPr="00A06FF9" w:rsidRDefault="002D4493"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2D4493" w:rsidRPr="00A06FF9" w:rsidRDefault="002D4493"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2D4493" w:rsidRPr="00A06FF9" w:rsidRDefault="002D4493"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Живые цветы</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Подарки</w:t>
      </w:r>
    </w:p>
    <w:p w:rsidR="002D4493" w:rsidRPr="00A06FF9" w:rsidRDefault="002D4493" w:rsidP="00512A02">
      <w:pPr>
        <w:numPr>
          <w:ilvl w:val="0"/>
          <w:numId w:val="46"/>
        </w:numPr>
        <w:tabs>
          <w:tab w:val="left" w:pos="284"/>
        </w:tabs>
        <w:ind w:left="0" w:firstLine="0"/>
        <w:jc w:val="both"/>
        <w:rPr>
          <w:sz w:val="20"/>
          <w:szCs w:val="20"/>
        </w:rPr>
      </w:pPr>
      <w:r w:rsidRPr="00A06FF9">
        <w:rPr>
          <w:sz w:val="20"/>
          <w:szCs w:val="20"/>
        </w:rPr>
        <w:t>Сервис</w:t>
      </w:r>
    </w:p>
    <w:p w:rsidR="002D4493" w:rsidRPr="00A06FF9" w:rsidRDefault="002D4493" w:rsidP="00512A02">
      <w:pPr>
        <w:tabs>
          <w:tab w:val="left" w:pos="284"/>
        </w:tabs>
        <w:jc w:val="both"/>
        <w:rPr>
          <w:sz w:val="20"/>
          <w:szCs w:val="20"/>
        </w:rPr>
      </w:pPr>
    </w:p>
    <w:p w:rsidR="002D4493" w:rsidRPr="00A06FF9" w:rsidRDefault="002D4493"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2D4493" w:rsidRPr="00A06FF9" w:rsidRDefault="002D4493"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2D4493" w:rsidRPr="00A06FF9" w:rsidRDefault="002D4493"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2D4493" w:rsidRPr="00A06FF9" w:rsidRDefault="002D4493" w:rsidP="00512A02">
      <w:pPr>
        <w:tabs>
          <w:tab w:val="left" w:pos="284"/>
        </w:tabs>
        <w:jc w:val="both"/>
        <w:rPr>
          <w:sz w:val="20"/>
          <w:szCs w:val="20"/>
        </w:rPr>
      </w:pPr>
      <w:r w:rsidRPr="00A06FF9">
        <w:rPr>
          <w:sz w:val="20"/>
          <w:szCs w:val="20"/>
        </w:rPr>
        <w:t xml:space="preserve">     Предлагаемые темы для статей и публикаций:</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Цветы и здоровье</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Как дарить цветы</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О подарках</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Язык цветов</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Уход за цветами</w:t>
      </w:r>
    </w:p>
    <w:p w:rsidR="002D4493" w:rsidRPr="00A06FF9" w:rsidRDefault="002D4493"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2D4493" w:rsidRPr="00A06FF9" w:rsidRDefault="002D4493"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2D4493" w:rsidRPr="00A06FF9" w:rsidRDefault="002D4493" w:rsidP="00512A02">
      <w:pPr>
        <w:numPr>
          <w:ilvl w:val="2"/>
          <w:numId w:val="47"/>
        </w:numPr>
        <w:tabs>
          <w:tab w:val="left" w:pos="284"/>
        </w:tabs>
        <w:ind w:left="0" w:firstLine="0"/>
        <w:jc w:val="both"/>
        <w:rPr>
          <w:sz w:val="20"/>
          <w:szCs w:val="20"/>
        </w:rPr>
      </w:pPr>
      <w:r w:rsidRPr="00A06FF9">
        <w:rPr>
          <w:sz w:val="20"/>
          <w:szCs w:val="20"/>
        </w:rPr>
        <w:t>Фотогалерея</w:t>
      </w:r>
    </w:p>
    <w:p w:rsidR="002D4493" w:rsidRPr="00A06FF9" w:rsidRDefault="002D4493"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2D4493" w:rsidRDefault="002D4493" w:rsidP="00512A02">
      <w:pPr>
        <w:tabs>
          <w:tab w:val="left" w:pos="284"/>
        </w:tabs>
        <w:spacing w:line="360" w:lineRule="auto"/>
        <w:rPr>
          <w:sz w:val="20"/>
          <w:szCs w:val="20"/>
        </w:rPr>
        <w:sectPr w:rsidR="002D4493" w:rsidSect="006273FB">
          <w:pgSz w:w="12240" w:h="15840"/>
          <w:pgMar w:top="1134" w:right="850" w:bottom="1134" w:left="1701" w:header="720" w:footer="720" w:gutter="0"/>
          <w:cols w:space="720"/>
          <w:noEndnote/>
        </w:sectPr>
      </w:pPr>
    </w:p>
    <w:p w:rsidR="002D4493" w:rsidRDefault="002D4493"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pStyle w:val="ListParagraph"/>
        <w:numPr>
          <w:ilvl w:val="0"/>
          <w:numId w:val="33"/>
        </w:numPr>
        <w:tabs>
          <w:tab w:val="left" w:pos="284"/>
        </w:tabs>
        <w:ind w:left="0" w:firstLine="0"/>
        <w:jc w:val="both"/>
      </w:pPr>
      <w:r>
        <w:t>Ж</w:t>
      </w:r>
      <w:r w:rsidRPr="00CD07C7">
        <w:t>изненный цикл</w:t>
      </w:r>
      <w:r>
        <w:t xml:space="preserve"> проекта</w:t>
      </w:r>
    </w:p>
    <w:p w:rsidR="002D4493" w:rsidRDefault="002D4493" w:rsidP="00512A02">
      <w:pPr>
        <w:ind w:firstLine="708"/>
        <w:jc w:val="both"/>
        <w:rPr>
          <w:b/>
          <w:bCs/>
        </w:rPr>
      </w:pPr>
      <w:r>
        <w:rPr>
          <w:i/>
        </w:rPr>
        <w:t>Практическое задание</w:t>
      </w:r>
    </w:p>
    <w:p w:rsidR="002D4493" w:rsidRPr="00414E5A" w:rsidRDefault="002D4493" w:rsidP="00512A02">
      <w:pPr>
        <w:jc w:val="both"/>
      </w:pPr>
      <w:r w:rsidRPr="00414E5A">
        <w:t>Финансовая компания наняла Вас менеджером проектов на проект. Проект на стадии идеи. Хочет сделать мобильное приложение по типу банковского (домен финтех), например по выдаче микрокредитов физическим и юридическим лицам.</w:t>
      </w:r>
    </w:p>
    <w:p w:rsidR="002D4493" w:rsidRPr="008209B0" w:rsidRDefault="002D4493" w:rsidP="00512A02">
      <w:pPr>
        <w:jc w:val="both"/>
        <w:rPr>
          <w:b/>
          <w:bCs/>
        </w:rPr>
      </w:pPr>
      <w:r w:rsidRPr="008209B0">
        <w:rPr>
          <w:b/>
          <w:bCs/>
        </w:rPr>
        <w:t>Необходимо:</w:t>
      </w:r>
    </w:p>
    <w:p w:rsidR="002D4493" w:rsidRPr="00414E5A" w:rsidRDefault="002D4493"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2D4493" w:rsidRPr="00414E5A" w:rsidRDefault="002D4493" w:rsidP="00512A02">
      <w:pPr>
        <w:jc w:val="both"/>
      </w:pPr>
      <w:r w:rsidRPr="00414E5A">
        <w:t>2. Для рекомендованного варианта просчитать план реализации. Составить календарный план проекта.</w:t>
      </w:r>
    </w:p>
    <w:p w:rsidR="002D4493" w:rsidRDefault="002D4493" w:rsidP="00512A02">
      <w:pPr>
        <w:jc w:val="both"/>
        <w:rPr>
          <w:b/>
          <w:bCs/>
        </w:rPr>
      </w:pPr>
    </w:p>
    <w:p w:rsidR="002D4493" w:rsidRPr="00210D37" w:rsidRDefault="002D4493" w:rsidP="00512A02">
      <w:pPr>
        <w:jc w:val="both"/>
        <w:rPr>
          <w:b/>
          <w:bCs/>
        </w:rPr>
      </w:pPr>
      <w:r>
        <w:rPr>
          <w:b/>
          <w:bCs/>
        </w:rPr>
        <w:t xml:space="preserve">Тема 10 </w:t>
      </w:r>
      <w:r w:rsidRPr="00B344A1">
        <w:rPr>
          <w:b/>
          <w:bCs/>
        </w:rPr>
        <w:t>Планирование проекта</w:t>
      </w:r>
      <w:r w:rsidRPr="00210D37">
        <w:rPr>
          <w:b/>
          <w:bCs/>
        </w:rPr>
        <w:tab/>
        <w:t>(проводится в форме практической подготовки)</w:t>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jc w:val="both"/>
      </w:pPr>
      <w:r>
        <w:t>1.</w:t>
      </w:r>
      <w:r w:rsidRPr="00CD07C7">
        <w:t xml:space="preserve">Календарный план проекта. </w:t>
      </w:r>
    </w:p>
    <w:p w:rsidR="002D4493" w:rsidRDefault="002D4493" w:rsidP="00640797">
      <w:pPr>
        <w:ind w:firstLine="708"/>
        <w:jc w:val="both"/>
        <w:rPr>
          <w:i/>
        </w:rPr>
      </w:pPr>
      <w:r w:rsidRPr="00640797">
        <w:rPr>
          <w:i/>
        </w:rPr>
        <w:t xml:space="preserve">Задание для практической подготовки </w:t>
      </w:r>
    </w:p>
    <w:p w:rsidR="002D4493" w:rsidRPr="00C15250" w:rsidRDefault="002D4493"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2D4493" w:rsidRDefault="002D4493" w:rsidP="00512A02">
      <w:pPr>
        <w:jc w:val="both"/>
        <w:rPr>
          <w:b/>
          <w:bCs/>
        </w:rPr>
      </w:pPr>
      <w:r w:rsidRPr="00EF4C44">
        <w:rPr>
          <w:b/>
          <w:noProof/>
        </w:rPr>
        <w:pict>
          <v:shape id="Рисунок 5" o:spid="_x0000_i1026" type="#_x0000_t75" style="width:295.5pt;height:171pt;visibility:visible">
            <v:imagedata r:id="rId9" o:title=""/>
          </v:shape>
        </w:pict>
      </w:r>
    </w:p>
    <w:p w:rsidR="002D4493" w:rsidRDefault="002D4493" w:rsidP="00512A02">
      <w:pPr>
        <w:jc w:val="both"/>
        <w:rPr>
          <w:b/>
          <w:bCs/>
        </w:rPr>
      </w:pPr>
    </w:p>
    <w:p w:rsidR="002D4493" w:rsidRDefault="002D4493" w:rsidP="00512A02">
      <w:pPr>
        <w:jc w:val="both"/>
        <w:rPr>
          <w:b/>
          <w:bCs/>
        </w:rPr>
      </w:pPr>
      <w:r>
        <w:rPr>
          <w:b/>
          <w:bCs/>
        </w:rPr>
        <w:t xml:space="preserve">Тема 11 </w:t>
      </w:r>
      <w:r w:rsidRPr="00B344A1">
        <w:rPr>
          <w:b/>
          <w:bCs/>
        </w:rPr>
        <w:t xml:space="preserve">Бюджет проекта </w:t>
      </w:r>
      <w:r w:rsidRPr="00210D37">
        <w:rPr>
          <w:b/>
          <w:bCs/>
        </w:rPr>
        <w:tab/>
        <w:t>(проводится в форме практической подготовки)</w:t>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jc w:val="both"/>
      </w:pPr>
      <w:r>
        <w:t>1</w:t>
      </w:r>
      <w:r w:rsidRPr="00CD07C7">
        <w:t xml:space="preserve">.Разработка бюджета проекта. </w:t>
      </w:r>
    </w:p>
    <w:p w:rsidR="002D4493" w:rsidRPr="00CD07C7" w:rsidRDefault="002D4493" w:rsidP="00512A02">
      <w:pPr>
        <w:jc w:val="both"/>
      </w:pPr>
      <w:r>
        <w:t>2</w:t>
      </w:r>
      <w:r w:rsidRPr="00CD07C7">
        <w:t>.Оценка стоимости проекта.</w:t>
      </w:r>
    </w:p>
    <w:p w:rsidR="002D4493" w:rsidRDefault="002D4493" w:rsidP="00081820">
      <w:pPr>
        <w:ind w:firstLine="708"/>
        <w:jc w:val="both"/>
        <w:rPr>
          <w:i/>
        </w:rPr>
      </w:pPr>
      <w:r w:rsidRPr="00081820">
        <w:rPr>
          <w:i/>
        </w:rPr>
        <w:t xml:space="preserve">Задание для практической подготовки </w:t>
      </w:r>
    </w:p>
    <w:p w:rsidR="002D4493" w:rsidRPr="006E551C" w:rsidRDefault="002D4493" w:rsidP="00DC2A6A">
      <w:pPr>
        <w:jc w:val="both"/>
      </w:pPr>
      <w:r w:rsidRPr="006E551C">
        <w:t>Решите задачу</w:t>
      </w:r>
    </w:p>
    <w:p w:rsidR="002D4493" w:rsidRDefault="002D4493" w:rsidP="00DC2A6A">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D4493" w:rsidRDefault="002D4493" w:rsidP="00512A02">
      <w:pPr>
        <w:jc w:val="both"/>
        <w:rPr>
          <w:b/>
          <w:bCs/>
        </w:rPr>
      </w:pPr>
    </w:p>
    <w:p w:rsidR="002D4493" w:rsidRDefault="002D4493" w:rsidP="00512A02">
      <w:pPr>
        <w:jc w:val="both"/>
        <w:rPr>
          <w:b/>
          <w:bCs/>
        </w:rPr>
      </w:pPr>
      <w:r>
        <w:rPr>
          <w:b/>
          <w:bCs/>
        </w:rPr>
        <w:t xml:space="preserve">Тема 12 </w:t>
      </w:r>
      <w:r w:rsidRPr="00B344A1">
        <w:rPr>
          <w:b/>
          <w:bCs/>
        </w:rPr>
        <w:t>Риски проекта</w:t>
      </w:r>
      <w:r w:rsidRPr="00B344A1">
        <w:rPr>
          <w:b/>
          <w:bCs/>
        </w:rPr>
        <w:tab/>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jc w:val="both"/>
      </w:pPr>
      <w:r>
        <w:t>1</w:t>
      </w:r>
      <w:r w:rsidRPr="00CD07C7">
        <w:t xml:space="preserve">.Управление рисками. </w:t>
      </w:r>
    </w:p>
    <w:p w:rsidR="002D4493" w:rsidRPr="00CD07C7" w:rsidRDefault="002D4493" w:rsidP="00512A02">
      <w:pPr>
        <w:jc w:val="both"/>
      </w:pPr>
      <w:r>
        <w:t xml:space="preserve">2. </w:t>
      </w:r>
      <w:r w:rsidRPr="00CD07C7">
        <w:t xml:space="preserve">Оценка рисков. </w:t>
      </w:r>
    </w:p>
    <w:p w:rsidR="002D4493" w:rsidRPr="00CD07C7" w:rsidRDefault="002D4493" w:rsidP="00512A02">
      <w:pPr>
        <w:jc w:val="both"/>
      </w:pPr>
      <w:r>
        <w:t xml:space="preserve">3. </w:t>
      </w:r>
      <w:r w:rsidRPr="00CD07C7">
        <w:t>Планирование мероприятий по предотвращению рисков</w:t>
      </w:r>
    </w:p>
    <w:p w:rsidR="002D4493" w:rsidRDefault="002D4493" w:rsidP="00512A02">
      <w:pPr>
        <w:ind w:firstLine="708"/>
        <w:jc w:val="both"/>
        <w:rPr>
          <w:b/>
          <w:bCs/>
        </w:rPr>
      </w:pPr>
      <w:r>
        <w:rPr>
          <w:i/>
        </w:rPr>
        <w:t>Практическое задание</w:t>
      </w:r>
    </w:p>
    <w:p w:rsidR="002D4493" w:rsidRPr="00CD07C7" w:rsidRDefault="002D4493"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2D4493" w:rsidRDefault="002D4493" w:rsidP="00512A02">
      <w:pPr>
        <w:jc w:val="both"/>
        <w:rPr>
          <w:b/>
          <w:bCs/>
        </w:rPr>
      </w:pPr>
    </w:p>
    <w:p w:rsidR="002D4493" w:rsidRDefault="002D4493"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pStyle w:val="ListParagraph"/>
        <w:numPr>
          <w:ilvl w:val="0"/>
          <w:numId w:val="34"/>
        </w:numPr>
        <w:tabs>
          <w:tab w:val="left" w:pos="284"/>
        </w:tabs>
        <w:ind w:left="0" w:firstLine="0"/>
        <w:jc w:val="both"/>
      </w:pPr>
      <w:r w:rsidRPr="00CD07C7">
        <w:t>Методы управления проектами</w:t>
      </w:r>
      <w:r>
        <w:t xml:space="preserve">: </w:t>
      </w:r>
      <w:r w:rsidRPr="00CD07C7">
        <w:t>Agile. Scrum. Lean. Kanban.</w:t>
      </w:r>
    </w:p>
    <w:p w:rsidR="002D4493" w:rsidRPr="00CD07C7" w:rsidRDefault="002D4493" w:rsidP="00512A02">
      <w:pPr>
        <w:ind w:firstLine="708"/>
        <w:jc w:val="both"/>
      </w:pPr>
      <w:r>
        <w:rPr>
          <w:i/>
        </w:rPr>
        <w:t>Практическое задание</w:t>
      </w:r>
    </w:p>
    <w:p w:rsidR="002D4493" w:rsidRPr="004B0640" w:rsidRDefault="002D4493" w:rsidP="00512A02">
      <w:pPr>
        <w:jc w:val="both"/>
        <w:rPr>
          <w:b/>
          <w:bCs/>
        </w:rPr>
      </w:pPr>
      <w:r w:rsidRPr="004B0640">
        <w:rPr>
          <w:b/>
          <w:bCs/>
        </w:rPr>
        <w:t>Изучить Корпоративные стандарты Agile:</w:t>
      </w:r>
    </w:p>
    <w:p w:rsidR="002D4493" w:rsidRPr="004B0640" w:rsidRDefault="002D4493" w:rsidP="00512A02">
      <w:pPr>
        <w:jc w:val="both"/>
        <w:rPr>
          <w:lang w:val="en-US"/>
        </w:rPr>
      </w:pPr>
      <w:r w:rsidRPr="004B0640">
        <w:rPr>
          <w:lang w:val="en-US"/>
        </w:rPr>
        <w:t>- Scaled Agile Development Framework,</w:t>
      </w:r>
    </w:p>
    <w:p w:rsidR="002D4493" w:rsidRPr="004B0640" w:rsidRDefault="002D4493" w:rsidP="00512A02">
      <w:pPr>
        <w:jc w:val="both"/>
        <w:rPr>
          <w:lang w:val="en-US"/>
        </w:rPr>
      </w:pPr>
      <w:r w:rsidRPr="004B0640">
        <w:rPr>
          <w:lang w:val="en-US"/>
        </w:rPr>
        <w:t>- Managed Agile Development Framework,</w:t>
      </w:r>
    </w:p>
    <w:p w:rsidR="002D4493" w:rsidRDefault="002D4493" w:rsidP="00512A02">
      <w:pPr>
        <w:jc w:val="both"/>
      </w:pPr>
      <w:r w:rsidRPr="004B0640">
        <w:t>- DisciplinedAgileDeliveryFramework</w:t>
      </w:r>
    </w:p>
    <w:p w:rsidR="002D4493" w:rsidRPr="004B0640" w:rsidRDefault="002D4493" w:rsidP="00512A02">
      <w:pPr>
        <w:jc w:val="both"/>
      </w:pPr>
      <w:r>
        <w:t>Подготовить презентацию с практическими примерами компаний</w:t>
      </w:r>
    </w:p>
    <w:p w:rsidR="002D4493" w:rsidRDefault="002D4493" w:rsidP="00512A02">
      <w:pPr>
        <w:jc w:val="both"/>
        <w:rPr>
          <w:b/>
          <w:bCs/>
        </w:rPr>
      </w:pPr>
    </w:p>
    <w:p w:rsidR="002D4493" w:rsidRDefault="002D4493" w:rsidP="00512A02">
      <w:pPr>
        <w:jc w:val="both"/>
        <w:rPr>
          <w:b/>
          <w:bCs/>
        </w:rPr>
      </w:pPr>
      <w:r>
        <w:rPr>
          <w:b/>
          <w:bCs/>
        </w:rPr>
        <w:t xml:space="preserve">Тема 14 </w:t>
      </w:r>
      <w:r w:rsidRPr="00B344A1">
        <w:rPr>
          <w:b/>
          <w:bCs/>
        </w:rPr>
        <w:t>Оценка хода реализации проекта</w:t>
      </w:r>
      <w:r w:rsidRPr="00B344A1">
        <w:rPr>
          <w:b/>
          <w:bCs/>
        </w:rPr>
        <w:tab/>
      </w:r>
    </w:p>
    <w:p w:rsidR="002D4493" w:rsidRDefault="002D4493" w:rsidP="00512A02">
      <w:pPr>
        <w:ind w:firstLine="708"/>
        <w:jc w:val="both"/>
        <w:rPr>
          <w:bCs/>
          <w:i/>
        </w:rPr>
      </w:pPr>
      <w:r w:rsidRPr="00ED3E68">
        <w:rPr>
          <w:bCs/>
          <w:i/>
        </w:rPr>
        <w:t>Вопросы к занятию</w:t>
      </w:r>
    </w:p>
    <w:p w:rsidR="002D4493" w:rsidRPr="00CD07C7" w:rsidRDefault="002D4493" w:rsidP="00512A02">
      <w:pPr>
        <w:jc w:val="both"/>
      </w:pPr>
      <w:r>
        <w:t xml:space="preserve">1. </w:t>
      </w:r>
      <w:r w:rsidRPr="00CD07C7">
        <w:t xml:space="preserve">Отчетность в проекте. </w:t>
      </w:r>
    </w:p>
    <w:p w:rsidR="002D4493" w:rsidRPr="00CD07C7" w:rsidRDefault="002D4493" w:rsidP="00512A02">
      <w:pPr>
        <w:jc w:val="both"/>
      </w:pPr>
      <w:r>
        <w:t xml:space="preserve">2. </w:t>
      </w:r>
      <w:r w:rsidRPr="00CD07C7">
        <w:t>Изменения в проекте</w:t>
      </w:r>
    </w:p>
    <w:p w:rsidR="002D4493" w:rsidRDefault="002D4493" w:rsidP="00512A02">
      <w:pPr>
        <w:ind w:firstLine="708"/>
        <w:jc w:val="both"/>
        <w:rPr>
          <w:i/>
        </w:rPr>
      </w:pPr>
      <w:r>
        <w:rPr>
          <w:i/>
        </w:rPr>
        <w:t>Практическое задание</w:t>
      </w:r>
    </w:p>
    <w:p w:rsidR="002D4493" w:rsidRDefault="002D4493"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2D4493" w:rsidRDefault="002D4493" w:rsidP="00512A02">
      <w:pPr>
        <w:jc w:val="both"/>
        <w:rPr>
          <w:iCs/>
        </w:rPr>
      </w:pPr>
      <w:r>
        <w:rPr>
          <w:noProof/>
        </w:rPr>
        <w:pict>
          <v:shape id="Рисунок 1" o:spid="_x0000_s1026" type="#_x0000_t75" style="position:absolute;left:0;text-align:left;margin-left:-.25pt;margin-top:9.9pt;width:484.45pt;height:269.4pt;z-index:-251658240;visibility:visible">
            <v:imagedata r:id="rId10" o:title=""/>
          </v:shape>
        </w:pict>
      </w: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Default="002D4493" w:rsidP="00512A02">
      <w:pPr>
        <w:jc w:val="both"/>
        <w:rPr>
          <w:iCs/>
        </w:rPr>
      </w:pPr>
    </w:p>
    <w:p w:rsidR="002D4493" w:rsidRPr="005A622C" w:rsidRDefault="002D4493" w:rsidP="00512A02">
      <w:pPr>
        <w:jc w:val="both"/>
        <w:rPr>
          <w:iCs/>
        </w:rPr>
      </w:pPr>
    </w:p>
    <w:p w:rsidR="002D4493" w:rsidRPr="00CD07C7" w:rsidRDefault="002D4493" w:rsidP="00512A02">
      <w:pPr>
        <w:jc w:val="both"/>
      </w:pPr>
    </w:p>
    <w:p w:rsidR="002D4493" w:rsidRDefault="002D4493" w:rsidP="00512A02">
      <w:pPr>
        <w:jc w:val="both"/>
        <w:rPr>
          <w:b/>
          <w:bCs/>
        </w:rPr>
      </w:pPr>
    </w:p>
    <w:p w:rsidR="002D4493" w:rsidRDefault="002D4493" w:rsidP="00512A02">
      <w:pPr>
        <w:jc w:val="both"/>
      </w:pPr>
    </w:p>
    <w:p w:rsidR="002D4493" w:rsidRDefault="002D4493" w:rsidP="00512A02">
      <w:pPr>
        <w:jc w:val="both"/>
      </w:pPr>
    </w:p>
    <w:p w:rsidR="002D4493" w:rsidRPr="006F0F3A" w:rsidRDefault="002D4493" w:rsidP="00512A02">
      <w:pPr>
        <w:jc w:val="both"/>
      </w:pPr>
      <w:r w:rsidRPr="006F0F3A">
        <w:t>Подсказка, что где находится в форме отчета, расположена внизу: «Цели – задачи проекта – сроки – расходы – прогнозы».</w:t>
      </w:r>
    </w:p>
    <w:p w:rsidR="002D4493" w:rsidRPr="006F0F3A" w:rsidRDefault="002D4493" w:rsidP="00512A02">
      <w:pPr>
        <w:jc w:val="both"/>
      </w:pPr>
    </w:p>
    <w:p w:rsidR="002D4493" w:rsidRPr="006F0F3A" w:rsidRDefault="002D4493"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2D4493" w:rsidRPr="006F0F3A" w:rsidRDefault="002D4493" w:rsidP="00512A02">
      <w:pPr>
        <w:jc w:val="both"/>
      </w:pPr>
    </w:p>
    <w:p w:rsidR="002D4493" w:rsidRPr="006F0F3A" w:rsidRDefault="002D4493" w:rsidP="00512A02">
      <w:pPr>
        <w:jc w:val="both"/>
      </w:pPr>
      <w:r w:rsidRPr="006F0F3A">
        <w:t>«Задачи проекта». Сюда нужно перенести 20-25 задач из расписания проекта.</w:t>
      </w:r>
    </w:p>
    <w:p w:rsidR="002D4493" w:rsidRPr="006F0F3A" w:rsidRDefault="002D4493" w:rsidP="00512A02">
      <w:pPr>
        <w:jc w:val="both"/>
      </w:pPr>
    </w:p>
    <w:p w:rsidR="002D4493" w:rsidRPr="006F0F3A" w:rsidRDefault="002D4493"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D4493" w:rsidRPr="006F0F3A" w:rsidRDefault="002D4493" w:rsidP="00512A02">
      <w:pPr>
        <w:jc w:val="both"/>
      </w:pPr>
    </w:p>
    <w:p w:rsidR="002D4493" w:rsidRPr="006F0F3A" w:rsidRDefault="002D4493" w:rsidP="00512A02">
      <w:pPr>
        <w:jc w:val="both"/>
      </w:pPr>
      <w:r w:rsidRPr="006F0F3A">
        <w:t>«Сроки». Если проект рассчитан более чем на год, нужно будет создавать форму для каждого года.</w:t>
      </w:r>
    </w:p>
    <w:p w:rsidR="002D4493" w:rsidRPr="006F0F3A" w:rsidRDefault="002D4493" w:rsidP="00512A02">
      <w:pPr>
        <w:jc w:val="both"/>
      </w:pPr>
    </w:p>
    <w:p w:rsidR="002D4493" w:rsidRPr="006F0F3A" w:rsidRDefault="002D4493"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D4493" w:rsidRPr="006F0F3A" w:rsidRDefault="002D4493" w:rsidP="00512A02">
      <w:pPr>
        <w:jc w:val="both"/>
      </w:pPr>
    </w:p>
    <w:p w:rsidR="002D4493" w:rsidRPr="006F0F3A" w:rsidRDefault="002D4493" w:rsidP="00512A02">
      <w:pPr>
        <w:jc w:val="both"/>
      </w:pPr>
      <w:r w:rsidRPr="006F0F3A">
        <w:t>Выше заполняется матрица ответственности.</w:t>
      </w:r>
    </w:p>
    <w:p w:rsidR="002D4493" w:rsidRPr="006F0F3A" w:rsidRDefault="002D4493" w:rsidP="00512A02">
      <w:pPr>
        <w:jc w:val="both"/>
      </w:pPr>
    </w:p>
    <w:p w:rsidR="002D4493" w:rsidRPr="006F0F3A" w:rsidRDefault="002D4493" w:rsidP="00512A02">
      <w:pPr>
        <w:jc w:val="both"/>
      </w:pPr>
      <w:r w:rsidRPr="006F0F3A">
        <w:t>Используются следующие роли:</w:t>
      </w:r>
    </w:p>
    <w:p w:rsidR="002D4493" w:rsidRPr="006F0F3A" w:rsidRDefault="002D4493" w:rsidP="00512A02">
      <w:pPr>
        <w:jc w:val="both"/>
      </w:pPr>
    </w:p>
    <w:p w:rsidR="002D4493" w:rsidRPr="006F0F3A" w:rsidRDefault="002D4493" w:rsidP="00512A02">
      <w:pPr>
        <w:jc w:val="both"/>
      </w:pPr>
      <w:r w:rsidRPr="006F0F3A">
        <w:t>Ответственный (О)</w:t>
      </w:r>
    </w:p>
    <w:p w:rsidR="002D4493" w:rsidRPr="006F0F3A" w:rsidRDefault="002D4493" w:rsidP="00512A02">
      <w:pPr>
        <w:jc w:val="both"/>
      </w:pPr>
      <w:r w:rsidRPr="006F0F3A">
        <w:t>Исполнитель (И)</w:t>
      </w:r>
    </w:p>
    <w:p w:rsidR="002D4493" w:rsidRPr="006F0F3A" w:rsidRDefault="002D4493" w:rsidP="00512A02">
      <w:pPr>
        <w:jc w:val="both"/>
      </w:pPr>
      <w:r w:rsidRPr="006F0F3A">
        <w:t>Контролер (К)</w:t>
      </w:r>
    </w:p>
    <w:p w:rsidR="002D4493" w:rsidRPr="006F0F3A" w:rsidRDefault="002D4493" w:rsidP="00512A02">
      <w:pPr>
        <w:jc w:val="both"/>
      </w:pPr>
    </w:p>
    <w:p w:rsidR="002D4493" w:rsidRPr="006F0F3A" w:rsidRDefault="002D4493"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D4493" w:rsidRPr="006F0F3A" w:rsidRDefault="002D4493" w:rsidP="00512A02">
      <w:pPr>
        <w:jc w:val="both"/>
      </w:pPr>
    </w:p>
    <w:p w:rsidR="002D4493" w:rsidRPr="006F0F3A" w:rsidRDefault="002D4493"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D4493" w:rsidRDefault="002D4493" w:rsidP="00512A02">
      <w:pPr>
        <w:jc w:val="both"/>
        <w:rPr>
          <w:b/>
          <w:bCs/>
        </w:rPr>
      </w:pPr>
    </w:p>
    <w:p w:rsidR="002D4493" w:rsidRPr="00210D37" w:rsidRDefault="002D4493" w:rsidP="00512A02">
      <w:pPr>
        <w:jc w:val="both"/>
        <w:rPr>
          <w:b/>
          <w:bCs/>
        </w:rPr>
      </w:pPr>
      <w:r>
        <w:rPr>
          <w:b/>
          <w:bCs/>
        </w:rPr>
        <w:t xml:space="preserve">Тема 15 </w:t>
      </w:r>
      <w:r w:rsidRPr="00B344A1">
        <w:rPr>
          <w:b/>
          <w:bCs/>
        </w:rPr>
        <w:t>Сдача-приемка продукта проекта</w:t>
      </w:r>
      <w:r w:rsidRPr="00210D37">
        <w:rPr>
          <w:b/>
          <w:bCs/>
        </w:rPr>
        <w:t>(проводится в форме практической подготовки)</w:t>
      </w:r>
    </w:p>
    <w:p w:rsidR="002D4493" w:rsidRDefault="002D4493" w:rsidP="00512A02">
      <w:pPr>
        <w:ind w:firstLine="708"/>
        <w:jc w:val="both"/>
        <w:rPr>
          <w:bCs/>
          <w:i/>
        </w:rPr>
      </w:pPr>
      <w:r w:rsidRPr="00ED3E68">
        <w:rPr>
          <w:bCs/>
          <w:i/>
        </w:rPr>
        <w:t>Вопросы к занятию</w:t>
      </w:r>
    </w:p>
    <w:p w:rsidR="002D4493" w:rsidRDefault="002D4493" w:rsidP="00512A02">
      <w:pPr>
        <w:pStyle w:val="ListParagraph"/>
        <w:numPr>
          <w:ilvl w:val="0"/>
          <w:numId w:val="35"/>
        </w:numPr>
        <w:tabs>
          <w:tab w:val="left" w:pos="284"/>
        </w:tabs>
        <w:ind w:left="0" w:firstLine="0"/>
        <w:jc w:val="both"/>
      </w:pPr>
      <w:r w:rsidRPr="00CD07C7">
        <w:t xml:space="preserve">Закрытие проекта. </w:t>
      </w:r>
    </w:p>
    <w:p w:rsidR="002D4493" w:rsidRPr="00CD07C7" w:rsidRDefault="002D4493" w:rsidP="00512A02">
      <w:pPr>
        <w:pStyle w:val="ListParagraph"/>
        <w:numPr>
          <w:ilvl w:val="0"/>
          <w:numId w:val="35"/>
        </w:numPr>
        <w:tabs>
          <w:tab w:val="left" w:pos="284"/>
        </w:tabs>
        <w:ind w:left="0" w:firstLine="0"/>
        <w:jc w:val="both"/>
      </w:pPr>
      <w:r w:rsidRPr="00CD07C7">
        <w:t>Итоговое представление результатов проекта</w:t>
      </w:r>
    </w:p>
    <w:p w:rsidR="002D4493" w:rsidRDefault="002D4493" w:rsidP="00512A02">
      <w:pPr>
        <w:ind w:firstLine="708"/>
        <w:jc w:val="both"/>
        <w:rPr>
          <w:i/>
        </w:rPr>
      </w:pPr>
      <w:r w:rsidRPr="008E155B">
        <w:rPr>
          <w:i/>
        </w:rPr>
        <w:t>Задание для практической подготовки</w:t>
      </w:r>
    </w:p>
    <w:p w:rsidR="002D4493" w:rsidRDefault="002D4493" w:rsidP="00512A02">
      <w:pPr>
        <w:jc w:val="both"/>
        <w:rPr>
          <w:iCs/>
        </w:rPr>
      </w:pPr>
      <w:r>
        <w:rPr>
          <w:iCs/>
        </w:rPr>
        <w:t>Команда из 3-4 человек представляет свой проект в виде презентации.</w:t>
      </w:r>
    </w:p>
    <w:p w:rsidR="002D4493" w:rsidRDefault="002D4493" w:rsidP="00512A02">
      <w:pPr>
        <w:jc w:val="both"/>
        <w:rPr>
          <w:iCs/>
        </w:rPr>
      </w:pPr>
    </w:p>
    <w:p w:rsidR="002D4493" w:rsidRPr="00DC11F5" w:rsidRDefault="002D4493" w:rsidP="008325C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D4493" w:rsidRPr="000F0F00" w:rsidRDefault="002D4493" w:rsidP="008325C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4493" w:rsidRDefault="002D4493" w:rsidP="00512A02">
      <w:pPr>
        <w:autoSpaceDE w:val="0"/>
        <w:autoSpaceDN w:val="0"/>
        <w:adjustRightInd w:val="0"/>
        <w:ind w:left="708"/>
        <w:jc w:val="both"/>
        <w:rPr>
          <w:b/>
          <w:bCs/>
          <w:i/>
          <w:iCs/>
        </w:rPr>
      </w:pPr>
    </w:p>
    <w:p w:rsidR="002D4493" w:rsidRDefault="002D4493"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D4493" w:rsidRPr="00DC11F5" w:rsidRDefault="002D4493" w:rsidP="00512A02">
      <w:pPr>
        <w:autoSpaceDE w:val="0"/>
        <w:autoSpaceDN w:val="0"/>
        <w:adjustRightInd w:val="0"/>
        <w:ind w:left="708"/>
        <w:jc w:val="both"/>
        <w:rPr>
          <w:b/>
          <w:bCs/>
          <w:i/>
          <w:iCs/>
        </w:rPr>
      </w:pPr>
    </w:p>
    <w:p w:rsidR="002D4493" w:rsidRDefault="002D4493" w:rsidP="00512A02">
      <w:pPr>
        <w:autoSpaceDE w:val="0"/>
        <w:autoSpaceDN w:val="0"/>
        <w:adjustRightInd w:val="0"/>
        <w:ind w:left="720"/>
        <w:rPr>
          <w:b/>
          <w:iCs/>
        </w:rPr>
      </w:pPr>
      <w:r w:rsidRPr="00DC11F5">
        <w:rPr>
          <w:b/>
          <w:iCs/>
        </w:rPr>
        <w:t>7.1. Основная учебная литература:</w:t>
      </w:r>
    </w:p>
    <w:p w:rsidR="002D4493" w:rsidRDefault="002D4493" w:rsidP="00512A02">
      <w:pPr>
        <w:autoSpaceDE w:val="0"/>
        <w:autoSpaceDN w:val="0"/>
        <w:adjustRightInd w:val="0"/>
        <w:ind w:firstLine="426"/>
        <w:jc w:val="both"/>
        <w:rPr>
          <w:b/>
          <w:iCs/>
        </w:rPr>
      </w:pPr>
    </w:p>
    <w:p w:rsidR="002D4493" w:rsidRPr="00B05124" w:rsidRDefault="002D4493"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D4493" w:rsidRPr="00B05124" w:rsidRDefault="002D4493" w:rsidP="00512A02">
      <w:pPr>
        <w:autoSpaceDE w:val="0"/>
        <w:autoSpaceDN w:val="0"/>
        <w:adjustRightInd w:val="0"/>
        <w:ind w:firstLine="426"/>
        <w:jc w:val="both"/>
        <w:rPr>
          <w:color w:val="000000"/>
          <w:shd w:val="clear" w:color="auto" w:fill="FFFFFF"/>
        </w:rPr>
      </w:pPr>
    </w:p>
    <w:p w:rsidR="002D4493" w:rsidRPr="00B05124" w:rsidRDefault="002D4493"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D4493" w:rsidRPr="00B05124" w:rsidRDefault="002D4493" w:rsidP="00512A02">
      <w:pPr>
        <w:autoSpaceDE w:val="0"/>
        <w:autoSpaceDN w:val="0"/>
        <w:adjustRightInd w:val="0"/>
        <w:ind w:firstLine="426"/>
        <w:jc w:val="both"/>
        <w:rPr>
          <w:color w:val="000000"/>
          <w:shd w:val="clear" w:color="auto" w:fill="FFFFFF"/>
        </w:rPr>
      </w:pPr>
    </w:p>
    <w:p w:rsidR="002D4493" w:rsidRPr="00B05124" w:rsidRDefault="002D4493"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D4493" w:rsidRPr="00B05124" w:rsidRDefault="002D4493" w:rsidP="00512A02">
      <w:pPr>
        <w:autoSpaceDE w:val="0"/>
        <w:autoSpaceDN w:val="0"/>
        <w:adjustRightInd w:val="0"/>
        <w:ind w:firstLine="426"/>
        <w:jc w:val="both"/>
        <w:rPr>
          <w:color w:val="000000"/>
          <w:shd w:val="clear" w:color="auto" w:fill="FFFFFF"/>
        </w:rPr>
      </w:pPr>
    </w:p>
    <w:p w:rsidR="002D4493" w:rsidRPr="00B05124" w:rsidRDefault="002D4493"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D4493" w:rsidRPr="00B05124" w:rsidRDefault="002D4493" w:rsidP="00512A02">
      <w:pPr>
        <w:autoSpaceDE w:val="0"/>
        <w:autoSpaceDN w:val="0"/>
        <w:adjustRightInd w:val="0"/>
        <w:ind w:firstLine="426"/>
        <w:jc w:val="both"/>
        <w:rPr>
          <w:color w:val="000000"/>
          <w:shd w:val="clear" w:color="auto" w:fill="FFFFFF"/>
        </w:rPr>
      </w:pPr>
    </w:p>
    <w:p w:rsidR="002D4493" w:rsidRPr="00B05124" w:rsidRDefault="002D4493"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Семёнова-Тян-Шанского, 2018. — 234 c. — ISBN 978-5-907168-33-6. — Текст : электронный // Электронно-библиотечная система IPR BOOKS : [сайт]. — URL: http://www.iprbookshop.ru/101075.html</w:t>
      </w:r>
    </w:p>
    <w:p w:rsidR="002D4493" w:rsidRDefault="002D4493" w:rsidP="00512A02">
      <w:pPr>
        <w:autoSpaceDE w:val="0"/>
        <w:autoSpaceDN w:val="0"/>
        <w:adjustRightInd w:val="0"/>
        <w:ind w:firstLine="426"/>
        <w:jc w:val="both"/>
        <w:rPr>
          <w:color w:val="000000"/>
          <w:shd w:val="clear" w:color="auto" w:fill="FFFFFF"/>
        </w:rPr>
      </w:pPr>
    </w:p>
    <w:p w:rsidR="002D4493" w:rsidRPr="00BE57FE" w:rsidRDefault="002D4493" w:rsidP="00512A02">
      <w:pPr>
        <w:pStyle w:val="ListParagraph"/>
        <w:numPr>
          <w:ilvl w:val="1"/>
          <w:numId w:val="13"/>
        </w:numPr>
        <w:ind w:left="0" w:firstLine="426"/>
        <w:rPr>
          <w:b/>
          <w:iCs/>
        </w:rPr>
      </w:pPr>
      <w:r w:rsidRPr="00BE57FE">
        <w:rPr>
          <w:b/>
          <w:iCs/>
        </w:rPr>
        <w:t>Дополнительная учебная литература:</w:t>
      </w:r>
    </w:p>
    <w:p w:rsidR="002D4493" w:rsidRDefault="002D4493"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AD737D">
          <w:rPr>
            <w:rStyle w:val="Hyperlink"/>
            <w:shd w:val="clear" w:color="auto" w:fill="FFFFFF"/>
          </w:rPr>
          <w:t>http://www.iprbookshop.ru/72205.html</w:t>
        </w:r>
      </w:hyperlink>
    </w:p>
    <w:p w:rsidR="002D4493" w:rsidRDefault="002D4493"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Лоуренс Лич Вовремя и в рамках бюджета: управление проектами по методу критической цепи / Лоуренс Лич. — Москва : Альпина Паблишер, 2019. — 352 c. — ISBN 978-5-9614-5004-0. — Текст : электронный // Электронно-библиотечная система IPR BOOKS : [сайт]. — URL: </w:t>
      </w:r>
      <w:hyperlink r:id="rId12" w:history="1">
        <w:r w:rsidRPr="00AD737D">
          <w:rPr>
            <w:rStyle w:val="Hyperlink"/>
            <w:shd w:val="clear" w:color="auto" w:fill="FFFFFF"/>
          </w:rPr>
          <w:t>http://www.iprbookshop.ru/86747.html</w:t>
        </w:r>
      </w:hyperlink>
    </w:p>
    <w:p w:rsidR="002D4493" w:rsidRDefault="002D4493"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Скачкова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AD737D">
          <w:rPr>
            <w:rStyle w:val="Hyperlink"/>
            <w:shd w:val="clear" w:color="auto" w:fill="FFFFFF"/>
          </w:rPr>
          <w:t>http://www.iprbookshop.ru/95833.html1</w:t>
        </w:r>
      </w:hyperlink>
      <w:r w:rsidRPr="00AD0EFC">
        <w:rPr>
          <w:color w:val="000000"/>
          <w:shd w:val="clear" w:color="auto" w:fill="FFFFFF"/>
        </w:rPr>
        <w:t xml:space="preserve">. </w:t>
      </w:r>
    </w:p>
    <w:p w:rsidR="002D4493" w:rsidRPr="00AD0EFC" w:rsidRDefault="002D4493" w:rsidP="00512A02">
      <w:pPr>
        <w:pStyle w:val="ListParagraph"/>
        <w:numPr>
          <w:ilvl w:val="0"/>
          <w:numId w:val="36"/>
        </w:numPr>
        <w:ind w:left="0" w:firstLine="426"/>
        <w:jc w:val="both"/>
        <w:rPr>
          <w:color w:val="000000"/>
          <w:shd w:val="clear" w:color="auto" w:fill="FFFFFF"/>
        </w:rPr>
      </w:pPr>
      <w:r w:rsidRPr="00AD0EFC">
        <w:rPr>
          <w:color w:val="000000"/>
          <w:shd w:val="clear" w:color="auto" w:fill="FFFFFF"/>
        </w:rPr>
        <w:t>Организация проектной деятельности : учебное пособие / Л.М. Тухбатуллина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D4493" w:rsidRPr="00DC11F5" w:rsidRDefault="002D4493" w:rsidP="00512A02">
      <w:pPr>
        <w:autoSpaceDE w:val="0"/>
        <w:autoSpaceDN w:val="0"/>
        <w:adjustRightInd w:val="0"/>
        <w:ind w:firstLine="709"/>
        <w:jc w:val="both"/>
        <w:rPr>
          <w:b/>
          <w:iCs/>
        </w:rPr>
      </w:pPr>
    </w:p>
    <w:p w:rsidR="002D4493" w:rsidRPr="00DC11F5" w:rsidRDefault="002D4493" w:rsidP="00512A02">
      <w:pPr>
        <w:autoSpaceDE w:val="0"/>
        <w:autoSpaceDN w:val="0"/>
        <w:adjustRightInd w:val="0"/>
        <w:ind w:firstLine="709"/>
        <w:jc w:val="both"/>
        <w:rPr>
          <w:b/>
          <w:iCs/>
        </w:rPr>
      </w:pPr>
    </w:p>
    <w:p w:rsidR="002D4493" w:rsidRDefault="002D4493"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2D4493" w:rsidRPr="00DC11F5" w:rsidRDefault="002D4493" w:rsidP="00512A02">
      <w:pPr>
        <w:tabs>
          <w:tab w:val="left" w:pos="1701"/>
        </w:tabs>
        <w:autoSpaceDE w:val="0"/>
        <w:autoSpaceDN w:val="0"/>
        <w:adjustRightInd w:val="0"/>
        <w:ind w:firstLine="709"/>
        <w:jc w:val="both"/>
        <w:rPr>
          <w:b/>
          <w:iCs/>
        </w:rPr>
      </w:pPr>
    </w:p>
    <w:p w:rsidR="002D4493" w:rsidRPr="000B66F0" w:rsidRDefault="002D4493" w:rsidP="00512A02">
      <w:pPr>
        <w:numPr>
          <w:ilvl w:val="0"/>
          <w:numId w:val="10"/>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rsidR="002D4493" w:rsidRPr="000B66F0" w:rsidRDefault="002D4493" w:rsidP="00512A02">
      <w:pPr>
        <w:autoSpaceDE w:val="0"/>
        <w:autoSpaceDN w:val="0"/>
        <w:adjustRightInd w:val="0"/>
        <w:ind w:firstLine="709"/>
        <w:jc w:val="both"/>
        <w:rPr>
          <w:b/>
          <w:bCs/>
        </w:rPr>
      </w:pPr>
    </w:p>
    <w:p w:rsidR="002D4493" w:rsidRPr="00707077" w:rsidRDefault="002D4493" w:rsidP="00512A02">
      <w:pPr>
        <w:numPr>
          <w:ilvl w:val="0"/>
          <w:numId w:val="10"/>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rsidR="002D4493" w:rsidRDefault="002D4493" w:rsidP="00512A02">
      <w:pPr>
        <w:pStyle w:val="ListParagraph"/>
        <w:ind w:left="0" w:firstLine="709"/>
        <w:jc w:val="both"/>
      </w:pPr>
    </w:p>
    <w:p w:rsidR="002D4493" w:rsidRPr="000B66F0" w:rsidRDefault="002D4493" w:rsidP="00512A02">
      <w:pPr>
        <w:numPr>
          <w:ilvl w:val="0"/>
          <w:numId w:val="10"/>
        </w:numPr>
        <w:shd w:val="clear" w:color="auto" w:fill="FFFFFF"/>
        <w:ind w:left="0" w:firstLine="709"/>
        <w:jc w:val="both"/>
      </w:pPr>
      <w:r>
        <w:t>Вестник Алтайской академии экономики и права Print ISSN 1818-4057 Online ISSN 2226-3977, включен в Перечень ВАК</w:t>
      </w:r>
    </w:p>
    <w:p w:rsidR="002D4493" w:rsidRPr="00DC11F5" w:rsidRDefault="002D4493" w:rsidP="00512A02">
      <w:pPr>
        <w:autoSpaceDE w:val="0"/>
        <w:autoSpaceDN w:val="0"/>
        <w:adjustRightInd w:val="0"/>
        <w:ind w:firstLine="709"/>
        <w:jc w:val="both"/>
        <w:rPr>
          <w:b/>
          <w:bCs/>
        </w:rPr>
      </w:pPr>
    </w:p>
    <w:p w:rsidR="002D4493" w:rsidRPr="00DC11F5" w:rsidRDefault="002D4493"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4493" w:rsidRDefault="002D4493" w:rsidP="00512A02">
      <w:pPr>
        <w:widowControl w:val="0"/>
        <w:autoSpaceDE w:val="0"/>
        <w:autoSpaceDN w:val="0"/>
        <w:adjustRightInd w:val="0"/>
        <w:jc w:val="both"/>
        <w:rPr>
          <w:shd w:val="clear" w:color="auto" w:fill="FFFFFF"/>
        </w:rPr>
      </w:pPr>
      <w:hyperlink r:id="rId14"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2D4493" w:rsidRDefault="002D4493" w:rsidP="00512A02">
      <w:pPr>
        <w:autoSpaceDE w:val="0"/>
        <w:autoSpaceDN w:val="0"/>
        <w:adjustRightInd w:val="0"/>
        <w:jc w:val="both"/>
      </w:pPr>
      <w:hyperlink r:id="rId15" w:history="1">
        <w:r w:rsidRPr="00203799">
          <w:rPr>
            <w:rStyle w:val="Hyperlink"/>
          </w:rPr>
          <w:t>https://professionali.ru/info/about/</w:t>
        </w:r>
      </w:hyperlink>
      <w:r>
        <w:t xml:space="preserve"> - информационный портал «</w:t>
      </w:r>
      <w:r w:rsidRPr="00873CED">
        <w:t>Профессионалы.ru</w:t>
      </w:r>
      <w:r>
        <w:t>»</w:t>
      </w:r>
    </w:p>
    <w:p w:rsidR="002D4493" w:rsidRDefault="002D4493" w:rsidP="00512A02">
      <w:pPr>
        <w:autoSpaceDE w:val="0"/>
        <w:autoSpaceDN w:val="0"/>
        <w:adjustRightInd w:val="0"/>
        <w:jc w:val="both"/>
      </w:pPr>
      <w:hyperlink r:id="rId16" w:history="1">
        <w:r w:rsidRPr="00203799">
          <w:rPr>
            <w:rStyle w:val="Hyperlink"/>
          </w:rPr>
          <w:t>https://pmmagazine.ru/</w:t>
        </w:r>
      </w:hyperlink>
      <w:r>
        <w:t xml:space="preserve"> - информационно-аналитический журнал «Управление проектами»</w:t>
      </w:r>
    </w:p>
    <w:p w:rsidR="002D4493" w:rsidRDefault="002D4493" w:rsidP="00512A02">
      <w:pPr>
        <w:autoSpaceDE w:val="0"/>
        <w:autoSpaceDN w:val="0"/>
        <w:adjustRightInd w:val="0"/>
        <w:jc w:val="both"/>
      </w:pPr>
      <w:hyperlink r:id="rId17" w:history="1">
        <w:r w:rsidRPr="00203799">
          <w:rPr>
            <w:rStyle w:val="Hyperlink"/>
          </w:rPr>
          <w:t>https://sovnet.ru/</w:t>
        </w:r>
      </w:hyperlink>
      <w:r>
        <w:t xml:space="preserve">  - </w:t>
      </w:r>
      <w:r w:rsidRPr="00873CED">
        <w:t>Национальная ассоциация управления проектами</w:t>
      </w:r>
    </w:p>
    <w:p w:rsidR="002D4493" w:rsidRDefault="002D4493" w:rsidP="00512A02">
      <w:pPr>
        <w:autoSpaceDE w:val="0"/>
        <w:autoSpaceDN w:val="0"/>
        <w:adjustRightInd w:val="0"/>
        <w:jc w:val="both"/>
      </w:pPr>
      <w:hyperlink r:id="rId18" w:history="1">
        <w:r w:rsidRPr="00203799">
          <w:rPr>
            <w:rStyle w:val="Hyperlink"/>
          </w:rPr>
          <w:t>https://gb.ru/</w:t>
        </w:r>
      </w:hyperlink>
      <w:r>
        <w:t xml:space="preserve"> - О</w:t>
      </w:r>
      <w:r w:rsidRPr="00861FB5">
        <w:t>бразовательная экосистема GEEKBRAINS</w:t>
      </w:r>
    </w:p>
    <w:p w:rsidR="002D4493" w:rsidRDefault="002D4493" w:rsidP="00512A02">
      <w:pPr>
        <w:autoSpaceDE w:val="0"/>
        <w:autoSpaceDN w:val="0"/>
        <w:adjustRightInd w:val="0"/>
        <w:jc w:val="both"/>
      </w:pPr>
      <w:hyperlink r:id="rId19" w:history="1">
        <w:r w:rsidRPr="00203799">
          <w:rPr>
            <w:rStyle w:val="Hyperlink"/>
          </w:rPr>
          <w:t>http://www.consultant.ru/</w:t>
        </w:r>
      </w:hyperlink>
      <w:r>
        <w:t xml:space="preserve"> -  С</w:t>
      </w:r>
      <w:r w:rsidRPr="00A4431F">
        <w:t>правочн</w:t>
      </w:r>
      <w:r>
        <w:t>ая</w:t>
      </w:r>
      <w:r w:rsidRPr="00A4431F">
        <w:t xml:space="preserve"> правов</w:t>
      </w:r>
      <w:r>
        <w:t>ая</w:t>
      </w:r>
      <w:r w:rsidRPr="00A4431F">
        <w:t xml:space="preserve"> систем</w:t>
      </w:r>
      <w:r>
        <w:t>а«</w:t>
      </w:r>
      <w:r w:rsidRPr="00A4431F">
        <w:t>КонсультантПлюс</w:t>
      </w:r>
      <w:r>
        <w:t>»</w:t>
      </w:r>
    </w:p>
    <w:p w:rsidR="002D4493" w:rsidRDefault="002D4493" w:rsidP="00512A02">
      <w:pPr>
        <w:autoSpaceDE w:val="0"/>
        <w:autoSpaceDN w:val="0"/>
        <w:adjustRightInd w:val="0"/>
        <w:jc w:val="both"/>
      </w:pPr>
      <w:hyperlink r:id="rId20" w:history="1">
        <w:r w:rsidRPr="00202F4A">
          <w:rPr>
            <w:rStyle w:val="Hyperlink"/>
            <w:lang w:val="en-US"/>
          </w:rPr>
          <w:t>https</w:t>
        </w:r>
        <w:r w:rsidRPr="00202F4A">
          <w:rPr>
            <w:rStyle w:val="Hyperlink"/>
          </w:rPr>
          <w:t>://</w:t>
        </w:r>
        <w:r w:rsidRPr="00202F4A">
          <w:rPr>
            <w:rStyle w:val="Hyperlink"/>
            <w:lang w:val="en-US"/>
          </w:rPr>
          <w:t>grebennikon</w:t>
        </w:r>
        <w:r w:rsidRPr="00202F4A">
          <w:rPr>
            <w:rStyle w:val="Hyperlink"/>
          </w:rPr>
          <w:t>.</w:t>
        </w:r>
        <w:r w:rsidRPr="00202F4A">
          <w:rPr>
            <w:rStyle w:val="Hyperlink"/>
            <w:lang w:val="en-US"/>
          </w:rPr>
          <w:t>ru</w:t>
        </w:r>
        <w:r w:rsidRPr="00202F4A">
          <w:rPr>
            <w:rStyle w:val="Hyperlink"/>
          </w:rPr>
          <w:t>/</w:t>
        </w:r>
      </w:hyperlink>
      <w:r w:rsidRPr="00202F4A">
        <w:t xml:space="preserve"> Электронная библиотека </w:t>
      </w:r>
      <w:r w:rsidRPr="00202F4A">
        <w:rPr>
          <w:lang w:val="en-US"/>
        </w:rPr>
        <w:t>Grebennikov</w:t>
      </w:r>
    </w:p>
    <w:p w:rsidR="002D4493" w:rsidRPr="00DC11F5" w:rsidRDefault="002D4493" w:rsidP="00512A02">
      <w:pPr>
        <w:autoSpaceDE w:val="0"/>
        <w:autoSpaceDN w:val="0"/>
        <w:adjustRightInd w:val="0"/>
        <w:ind w:left="720"/>
        <w:rPr>
          <w:b/>
          <w:bCs/>
          <w:i/>
          <w:iCs/>
        </w:rPr>
      </w:pPr>
    </w:p>
    <w:p w:rsidR="002D4493" w:rsidRPr="00DC11F5" w:rsidRDefault="002D4493"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2D4493" w:rsidRPr="00DC11F5" w:rsidRDefault="002D4493"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4493" w:rsidRPr="00DC11F5" w:rsidRDefault="002D4493"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D4493" w:rsidRPr="00DC11F5" w:rsidRDefault="002D4493"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4493" w:rsidRPr="00DC11F5" w:rsidRDefault="002D4493"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4493" w:rsidRPr="00DC11F5" w:rsidRDefault="002D4493"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D4493" w:rsidRPr="00DC11F5" w:rsidRDefault="002D4493"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4493" w:rsidRPr="00DC11F5" w:rsidRDefault="002D4493"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D4493" w:rsidRPr="00DC11F5" w:rsidRDefault="002D4493"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4493" w:rsidRPr="00DC11F5" w:rsidRDefault="002D4493"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D4493" w:rsidRPr="00DC11F5" w:rsidRDefault="002D4493" w:rsidP="00512A02">
      <w:pPr>
        <w:autoSpaceDE w:val="0"/>
        <w:autoSpaceDN w:val="0"/>
        <w:adjustRightInd w:val="0"/>
        <w:jc w:val="both"/>
      </w:pPr>
    </w:p>
    <w:p w:rsidR="002D4493" w:rsidRPr="00DC11F5" w:rsidRDefault="002D4493"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4493" w:rsidRPr="00DC11F5" w:rsidRDefault="002D4493" w:rsidP="00512A02">
      <w:pPr>
        <w:autoSpaceDE w:val="0"/>
        <w:autoSpaceDN w:val="0"/>
        <w:adjustRightInd w:val="0"/>
        <w:ind w:firstLine="709"/>
        <w:jc w:val="both"/>
        <w:rPr>
          <w:b/>
          <w:bCs/>
          <w:i/>
          <w:iCs/>
        </w:rPr>
      </w:pPr>
    </w:p>
    <w:p w:rsidR="002D4493" w:rsidRPr="008325C7" w:rsidRDefault="002D4493" w:rsidP="00512A02">
      <w:pPr>
        <w:autoSpaceDE w:val="0"/>
        <w:autoSpaceDN w:val="0"/>
        <w:adjustRightInd w:val="0"/>
        <w:ind w:firstLine="709"/>
        <w:jc w:val="both"/>
        <w:rPr>
          <w:b/>
          <w:bCs/>
          <w:i/>
          <w:iCs/>
        </w:rPr>
      </w:pPr>
      <w:r w:rsidRPr="008325C7">
        <w:t>1.</w:t>
      </w:r>
      <w:r w:rsidRPr="00DC11F5">
        <w:t>Операционнаясистема</w:t>
      </w:r>
      <w:r w:rsidRPr="008325C7">
        <w:t xml:space="preserve"> </w:t>
      </w:r>
      <w:r w:rsidRPr="00DC11F5">
        <w:rPr>
          <w:lang w:val="en-US"/>
        </w:rPr>
        <w:t>Microsoft</w:t>
      </w:r>
      <w:r w:rsidRPr="008325C7">
        <w:t xml:space="preserve"> </w:t>
      </w:r>
      <w:r w:rsidRPr="00DC11F5">
        <w:rPr>
          <w:lang w:val="en-US"/>
        </w:rPr>
        <w:t>Windows</w:t>
      </w:r>
    </w:p>
    <w:p w:rsidR="002D4493" w:rsidRPr="008325C7" w:rsidRDefault="002D4493" w:rsidP="00512A02">
      <w:pPr>
        <w:autoSpaceDE w:val="0"/>
        <w:autoSpaceDN w:val="0"/>
        <w:adjustRightInd w:val="0"/>
        <w:ind w:firstLine="709"/>
        <w:jc w:val="both"/>
      </w:pPr>
      <w:r w:rsidRPr="008325C7">
        <w:t>2.</w:t>
      </w:r>
      <w:r w:rsidRPr="00DC11F5">
        <w:rPr>
          <w:lang w:val="en-US"/>
        </w:rPr>
        <w:t>Microsoft</w:t>
      </w:r>
      <w:r w:rsidRPr="008325C7">
        <w:t xml:space="preserve"> </w:t>
      </w:r>
      <w:r w:rsidRPr="00DC11F5">
        <w:rPr>
          <w:lang w:val="en-US"/>
        </w:rPr>
        <w:t>Office</w:t>
      </w:r>
      <w:r w:rsidRPr="008325C7">
        <w:t xml:space="preserve"> </w:t>
      </w:r>
    </w:p>
    <w:p w:rsidR="002D4493" w:rsidRPr="008325C7" w:rsidRDefault="002D4493" w:rsidP="00512A02">
      <w:pPr>
        <w:autoSpaceDE w:val="0"/>
        <w:autoSpaceDN w:val="0"/>
        <w:adjustRightInd w:val="0"/>
        <w:ind w:firstLine="709"/>
        <w:jc w:val="both"/>
      </w:pPr>
      <w:r w:rsidRPr="008325C7">
        <w:t>3.</w:t>
      </w:r>
      <w:r w:rsidRPr="00DC11F5">
        <w:t>Антивирус</w:t>
      </w:r>
      <w:r w:rsidRPr="008325C7">
        <w:t xml:space="preserve"> </w:t>
      </w:r>
      <w:r w:rsidRPr="00DC11F5">
        <w:rPr>
          <w:lang w:val="en-US"/>
        </w:rPr>
        <w:t>Kaspersky</w:t>
      </w:r>
      <w:r w:rsidRPr="008325C7">
        <w:t xml:space="preserve"> </w:t>
      </w:r>
      <w:r w:rsidRPr="00DC11F5">
        <w:rPr>
          <w:lang w:val="en-US"/>
        </w:rPr>
        <w:t>Endpoint</w:t>
      </w:r>
      <w:r w:rsidRPr="008325C7">
        <w:t xml:space="preserve"> </w:t>
      </w:r>
      <w:r w:rsidRPr="00DC11F5">
        <w:rPr>
          <w:lang w:val="en-US"/>
        </w:rPr>
        <w:t>Security</w:t>
      </w:r>
    </w:p>
    <w:p w:rsidR="002D4493" w:rsidRPr="00EA374B" w:rsidRDefault="002D4493" w:rsidP="00512A02">
      <w:pPr>
        <w:autoSpaceDE w:val="0"/>
        <w:autoSpaceDN w:val="0"/>
        <w:adjustRightInd w:val="0"/>
        <w:ind w:firstLine="709"/>
        <w:jc w:val="both"/>
      </w:pPr>
      <w:r w:rsidRPr="00EA374B">
        <w:t>4.</w:t>
      </w:r>
      <w:r w:rsidRPr="00DC11F5">
        <w:t>Программадляработыс</w:t>
      </w:r>
      <w:r w:rsidRPr="00DC11F5">
        <w:rPr>
          <w:lang w:val="en-US"/>
        </w:rPr>
        <w:t>pdf</w:t>
      </w:r>
      <w:r w:rsidRPr="00DC11F5">
        <w:t>файлами</w:t>
      </w:r>
      <w:r w:rsidRPr="00DC11F5">
        <w:rPr>
          <w:lang w:val="en-US"/>
        </w:rPr>
        <w:t>AdobeReader</w:t>
      </w:r>
    </w:p>
    <w:p w:rsidR="002D4493" w:rsidRPr="00DC11F5" w:rsidRDefault="002D4493" w:rsidP="00512A02">
      <w:pPr>
        <w:autoSpaceDE w:val="0"/>
        <w:autoSpaceDN w:val="0"/>
        <w:adjustRightInd w:val="0"/>
        <w:ind w:firstLine="709"/>
        <w:jc w:val="both"/>
      </w:pPr>
      <w:r w:rsidRPr="00DC11F5">
        <w:t>5.Архиватор 7-</w:t>
      </w:r>
      <w:r w:rsidRPr="00DC11F5">
        <w:rPr>
          <w:lang w:val="en-US"/>
        </w:rPr>
        <w:t>zip</w:t>
      </w:r>
    </w:p>
    <w:p w:rsidR="002D4493" w:rsidRPr="00DC11F5" w:rsidRDefault="002D4493" w:rsidP="00512A02">
      <w:pPr>
        <w:autoSpaceDE w:val="0"/>
        <w:autoSpaceDN w:val="0"/>
        <w:adjustRightInd w:val="0"/>
        <w:ind w:firstLine="709"/>
        <w:jc w:val="both"/>
      </w:pPr>
      <w:r w:rsidRPr="00DC11F5">
        <w:t>6.Справочно-правовая система КонсультантПлюс</w:t>
      </w:r>
    </w:p>
    <w:p w:rsidR="002D4493" w:rsidRPr="00DC11F5" w:rsidRDefault="002D4493" w:rsidP="00512A02">
      <w:pPr>
        <w:autoSpaceDE w:val="0"/>
        <w:autoSpaceDN w:val="0"/>
        <w:adjustRightInd w:val="0"/>
        <w:ind w:firstLine="709"/>
        <w:jc w:val="both"/>
        <w:rPr>
          <w:b/>
          <w:bCs/>
          <w:i/>
          <w:iCs/>
        </w:rPr>
      </w:pPr>
      <w:r w:rsidRPr="00DC11F5">
        <w:t>7.Справочно-правовая система Гарант</w:t>
      </w:r>
    </w:p>
    <w:p w:rsidR="002D4493" w:rsidRDefault="002D4493" w:rsidP="00512A02">
      <w:pPr>
        <w:autoSpaceDE w:val="0"/>
        <w:autoSpaceDN w:val="0"/>
        <w:adjustRightInd w:val="0"/>
        <w:ind w:firstLine="709"/>
        <w:jc w:val="both"/>
        <w:rPr>
          <w:b/>
          <w:bCs/>
          <w:i/>
          <w:iCs/>
        </w:rPr>
      </w:pPr>
    </w:p>
    <w:p w:rsidR="002D4493" w:rsidRPr="00DC11F5" w:rsidRDefault="002D4493"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D4493" w:rsidRPr="00DC11F5" w:rsidRDefault="002D4493" w:rsidP="00512A02">
      <w:pPr>
        <w:ind w:firstLine="709"/>
        <w:contextualSpacing/>
        <w:jc w:val="both"/>
      </w:pPr>
      <w:r w:rsidRPr="00DC11F5">
        <w:t>1.Проектор, ноутбук</w:t>
      </w:r>
    </w:p>
    <w:p w:rsidR="002D4493" w:rsidRPr="00DC11F5" w:rsidRDefault="002D4493" w:rsidP="00512A02">
      <w:pPr>
        <w:ind w:firstLine="709"/>
        <w:contextualSpacing/>
        <w:jc w:val="both"/>
      </w:pPr>
      <w:r w:rsidRPr="00DC11F5">
        <w:t xml:space="preserve">2.Проекционный экран </w:t>
      </w:r>
    </w:p>
    <w:p w:rsidR="002D4493" w:rsidRPr="00DC11F5" w:rsidRDefault="002D4493" w:rsidP="00512A02">
      <w:pPr>
        <w:ind w:firstLine="709"/>
        <w:contextualSpacing/>
        <w:jc w:val="both"/>
      </w:pPr>
      <w:r w:rsidRPr="00DC11F5">
        <w:t>3.Колонки</w:t>
      </w:r>
    </w:p>
    <w:p w:rsidR="002D4493" w:rsidRPr="00DC11F5" w:rsidRDefault="002D4493" w:rsidP="00512A02">
      <w:pPr>
        <w:autoSpaceDE w:val="0"/>
        <w:autoSpaceDN w:val="0"/>
        <w:adjustRightInd w:val="0"/>
        <w:ind w:firstLine="709"/>
      </w:pPr>
    </w:p>
    <w:p w:rsidR="002D4493" w:rsidRPr="00DC11F5" w:rsidRDefault="002D4493"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D4493" w:rsidRPr="00DC11F5" w:rsidRDefault="002D4493"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4493" w:rsidRPr="00DC11F5" w:rsidRDefault="002D4493"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4493" w:rsidRPr="00DC11F5" w:rsidRDefault="002D4493" w:rsidP="00512A02">
      <w:pPr>
        <w:tabs>
          <w:tab w:val="center" w:pos="4536"/>
          <w:tab w:val="right" w:pos="9072"/>
        </w:tabs>
        <w:ind w:firstLine="709"/>
        <w:jc w:val="both"/>
      </w:pPr>
    </w:p>
    <w:p w:rsidR="002D4493" w:rsidRPr="00DC11F5" w:rsidRDefault="002D4493"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D4493" w:rsidRPr="00DC11F5" w:rsidRDefault="002D4493"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D4493" w:rsidRPr="00DC11F5" w:rsidRDefault="002D4493" w:rsidP="00512A02">
      <w:pPr>
        <w:tabs>
          <w:tab w:val="center" w:pos="4536"/>
          <w:tab w:val="right" w:pos="9072"/>
        </w:tabs>
        <w:autoSpaceDE w:val="0"/>
        <w:autoSpaceDN w:val="0"/>
        <w:adjustRightInd w:val="0"/>
        <w:ind w:firstLine="709"/>
      </w:pPr>
      <w:r w:rsidRPr="00DC11F5">
        <w:t>- практические занятия;</w:t>
      </w:r>
    </w:p>
    <w:p w:rsidR="002D4493" w:rsidRPr="00DC11F5" w:rsidRDefault="002D4493" w:rsidP="00512A02">
      <w:pPr>
        <w:tabs>
          <w:tab w:val="center" w:pos="4536"/>
          <w:tab w:val="right" w:pos="9072"/>
        </w:tabs>
        <w:autoSpaceDE w:val="0"/>
        <w:autoSpaceDN w:val="0"/>
        <w:adjustRightInd w:val="0"/>
        <w:ind w:firstLine="709"/>
      </w:pPr>
      <w:r w:rsidRPr="00DC11F5">
        <w:t>- контрольные опросы;</w:t>
      </w:r>
    </w:p>
    <w:p w:rsidR="002D4493" w:rsidRPr="00DC11F5" w:rsidRDefault="002D4493" w:rsidP="00512A02">
      <w:pPr>
        <w:tabs>
          <w:tab w:val="center" w:pos="4536"/>
          <w:tab w:val="right" w:pos="9072"/>
        </w:tabs>
        <w:autoSpaceDE w:val="0"/>
        <w:autoSpaceDN w:val="0"/>
        <w:adjustRightInd w:val="0"/>
        <w:ind w:firstLine="709"/>
      </w:pPr>
      <w:r w:rsidRPr="00DC11F5">
        <w:t>- консультации;</w:t>
      </w:r>
    </w:p>
    <w:p w:rsidR="002D4493" w:rsidRPr="00DC11F5" w:rsidRDefault="002D4493"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2D4493" w:rsidRPr="003F4282" w:rsidRDefault="002D4493"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2D4493" w:rsidRPr="00DC11F5" w:rsidRDefault="002D4493"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D4493" w:rsidRDefault="002D4493"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D4493" w:rsidRDefault="002D4493" w:rsidP="00512A02">
      <w:pPr>
        <w:tabs>
          <w:tab w:val="center" w:pos="4536"/>
          <w:tab w:val="right" w:pos="9072"/>
        </w:tabs>
        <w:autoSpaceDE w:val="0"/>
        <w:autoSpaceDN w:val="0"/>
        <w:adjustRightInd w:val="0"/>
        <w:ind w:firstLine="709"/>
        <w:rPr>
          <w:b/>
          <w:bCs/>
        </w:rPr>
      </w:pPr>
    </w:p>
    <w:p w:rsidR="002D4493" w:rsidRPr="00DC11F5" w:rsidRDefault="002D4493"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2D4493" w:rsidRDefault="002D4493"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2D4493" w:rsidRPr="00DC11F5" w:rsidRDefault="002D4493"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2D4493" w:rsidRPr="00DC11F5" w:rsidRDefault="002D4493"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2D4493" w:rsidRPr="00DC11F5" w:rsidRDefault="002D4493" w:rsidP="00512A02">
      <w:pPr>
        <w:ind w:firstLine="709"/>
      </w:pPr>
    </w:p>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Default="002D4493" w:rsidP="00512A02"/>
    <w:p w:rsidR="002D4493" w:rsidRPr="00DC11F5" w:rsidRDefault="002D4493" w:rsidP="00512A02"/>
    <w:p w:rsidR="002D4493" w:rsidRPr="00DC11F5" w:rsidRDefault="002D4493" w:rsidP="00512A02">
      <w:pPr>
        <w:autoSpaceDE w:val="0"/>
        <w:autoSpaceDN w:val="0"/>
        <w:adjustRightInd w:val="0"/>
        <w:jc w:val="right"/>
      </w:pPr>
      <w:r w:rsidRPr="00DC11F5">
        <w:t xml:space="preserve">Приложение </w:t>
      </w:r>
    </w:p>
    <w:p w:rsidR="002D4493" w:rsidRPr="00DC11F5" w:rsidRDefault="002D4493" w:rsidP="00512A02">
      <w:pPr>
        <w:autoSpaceDE w:val="0"/>
        <w:autoSpaceDN w:val="0"/>
        <w:adjustRightInd w:val="0"/>
        <w:jc w:val="right"/>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pPr>
    </w:p>
    <w:p w:rsidR="002D4493" w:rsidRPr="00DC11F5" w:rsidRDefault="002D4493" w:rsidP="00512A02">
      <w:pPr>
        <w:autoSpaceDE w:val="0"/>
        <w:autoSpaceDN w:val="0"/>
        <w:adjustRightInd w:val="0"/>
        <w:jc w:val="right"/>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rPr>
          <w:b/>
          <w:bCs/>
        </w:rPr>
      </w:pPr>
      <w:r w:rsidRPr="00DC11F5">
        <w:rPr>
          <w:b/>
          <w:bCs/>
        </w:rPr>
        <w:t xml:space="preserve">ФОНД ОЦЕНОЧНЫХ СРЕДСТВ </w:t>
      </w:r>
    </w:p>
    <w:p w:rsidR="002D4493" w:rsidRPr="00DC11F5" w:rsidRDefault="002D4493" w:rsidP="00512A02">
      <w:pPr>
        <w:autoSpaceDE w:val="0"/>
        <w:autoSpaceDN w:val="0"/>
        <w:adjustRightInd w:val="0"/>
        <w:jc w:val="center"/>
        <w:rPr>
          <w:b/>
          <w:bCs/>
        </w:rPr>
      </w:pPr>
      <w:r w:rsidRPr="00DC11F5">
        <w:rPr>
          <w:b/>
          <w:bCs/>
        </w:rPr>
        <w:t>ДЛЯ ПРОВЕДЕНИЯ ПРОМЕЖУТОЧНОЙ АТТЕСТАЦИИ</w:t>
      </w:r>
    </w:p>
    <w:p w:rsidR="002D4493" w:rsidRPr="00DC11F5" w:rsidRDefault="002D4493" w:rsidP="00512A02">
      <w:pPr>
        <w:autoSpaceDE w:val="0"/>
        <w:autoSpaceDN w:val="0"/>
        <w:adjustRightInd w:val="0"/>
        <w:jc w:val="center"/>
        <w:rPr>
          <w:b/>
          <w:bCs/>
        </w:rPr>
      </w:pPr>
      <w:r w:rsidRPr="00DC11F5">
        <w:rPr>
          <w:b/>
          <w:bCs/>
        </w:rPr>
        <w:t>ПО ДИСЦИПЛИНЕ</w:t>
      </w:r>
    </w:p>
    <w:p w:rsidR="002D4493" w:rsidRPr="00DC11F5" w:rsidRDefault="002D4493" w:rsidP="00512A02">
      <w:pPr>
        <w:autoSpaceDE w:val="0"/>
        <w:autoSpaceDN w:val="0"/>
        <w:adjustRightInd w:val="0"/>
        <w:jc w:val="center"/>
        <w:rPr>
          <w:b/>
          <w:bCs/>
        </w:rPr>
      </w:pPr>
    </w:p>
    <w:p w:rsidR="002D4493" w:rsidRPr="00DC11F5" w:rsidRDefault="002D4493" w:rsidP="00512A02">
      <w:pPr>
        <w:autoSpaceDE w:val="0"/>
        <w:autoSpaceDN w:val="0"/>
        <w:adjustRightInd w:val="0"/>
        <w:jc w:val="center"/>
        <w:rPr>
          <w:b/>
          <w:bCs/>
        </w:rPr>
      </w:pPr>
    </w:p>
    <w:p w:rsidR="002D4493" w:rsidRPr="00DC11F5" w:rsidRDefault="002D4493"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Pr="00DC11F5"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Default="002D4493" w:rsidP="00512A02">
      <w:pPr>
        <w:autoSpaceDE w:val="0"/>
        <w:autoSpaceDN w:val="0"/>
        <w:adjustRightInd w:val="0"/>
        <w:jc w:val="center"/>
      </w:pPr>
    </w:p>
    <w:p w:rsidR="002D4493" w:rsidRPr="00DC11F5" w:rsidRDefault="002D4493" w:rsidP="00512A02">
      <w:pPr>
        <w:autoSpaceDE w:val="0"/>
        <w:autoSpaceDN w:val="0"/>
        <w:adjustRightInd w:val="0"/>
      </w:pPr>
    </w:p>
    <w:p w:rsidR="002D4493" w:rsidRPr="00DC11F5" w:rsidRDefault="002D4493" w:rsidP="00512A02">
      <w:pPr>
        <w:numPr>
          <w:ilvl w:val="0"/>
          <w:numId w:val="9"/>
        </w:numPr>
        <w:jc w:val="both"/>
        <w:rPr>
          <w:b/>
        </w:rPr>
      </w:pPr>
      <w:r w:rsidRPr="00DC11F5">
        <w:rPr>
          <w:b/>
        </w:rPr>
        <w:t>Паспорт компетенций</w:t>
      </w:r>
    </w:p>
    <w:p w:rsidR="002D4493" w:rsidRPr="00DC11F5" w:rsidRDefault="002D4493"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2D4493" w:rsidRPr="00DC11F5" w:rsidTr="00EA72F2">
        <w:trPr>
          <w:trHeight w:val="726"/>
        </w:trPr>
        <w:tc>
          <w:tcPr>
            <w:tcW w:w="2093" w:type="dxa"/>
          </w:tcPr>
          <w:p w:rsidR="002D4493" w:rsidRPr="00DC11F5" w:rsidRDefault="002D4493" w:rsidP="00EA72F2">
            <w:pPr>
              <w:widowControl w:val="0"/>
              <w:contextualSpacing/>
              <w:jc w:val="both"/>
            </w:pPr>
            <w:r w:rsidRPr="00DC11F5">
              <w:t>Код оцениваемой компетенции (или её части)</w:t>
            </w:r>
          </w:p>
        </w:tc>
        <w:tc>
          <w:tcPr>
            <w:tcW w:w="1843" w:type="dxa"/>
          </w:tcPr>
          <w:p w:rsidR="002D4493" w:rsidRPr="00DC11F5" w:rsidRDefault="002D4493" w:rsidP="00EA72F2">
            <w:pPr>
              <w:widowControl w:val="0"/>
              <w:contextualSpacing/>
              <w:jc w:val="both"/>
            </w:pPr>
            <w:r w:rsidRPr="00DC11F5">
              <w:t xml:space="preserve">Вид контроля </w:t>
            </w:r>
          </w:p>
        </w:tc>
        <w:tc>
          <w:tcPr>
            <w:tcW w:w="5953" w:type="dxa"/>
          </w:tcPr>
          <w:p w:rsidR="002D4493" w:rsidRPr="00DC11F5" w:rsidRDefault="002D4493" w:rsidP="00EA72F2">
            <w:pPr>
              <w:widowControl w:val="0"/>
              <w:contextualSpacing/>
              <w:jc w:val="both"/>
            </w:pPr>
            <w:r w:rsidRPr="00DC11F5">
              <w:t>Компонент фонда оценочных средств</w:t>
            </w:r>
          </w:p>
        </w:tc>
      </w:tr>
      <w:tr w:rsidR="002D4493" w:rsidRPr="00DC11F5" w:rsidTr="00EA72F2">
        <w:trPr>
          <w:trHeight w:val="242"/>
        </w:trPr>
        <w:tc>
          <w:tcPr>
            <w:tcW w:w="2093" w:type="dxa"/>
            <w:vMerge w:val="restart"/>
          </w:tcPr>
          <w:p w:rsidR="002D4493" w:rsidRDefault="002D4493" w:rsidP="00EA72F2">
            <w:r>
              <w:t xml:space="preserve">УК-2, УК-3, </w:t>
            </w:r>
          </w:p>
          <w:p w:rsidR="002D4493" w:rsidRPr="00DC11F5" w:rsidRDefault="002D4493" w:rsidP="00EA72F2">
            <w:r>
              <w:t>УК-4, ПК-5</w:t>
            </w:r>
          </w:p>
        </w:tc>
        <w:tc>
          <w:tcPr>
            <w:tcW w:w="1843" w:type="dxa"/>
          </w:tcPr>
          <w:p w:rsidR="002D4493" w:rsidRPr="00DC11F5" w:rsidRDefault="002D4493" w:rsidP="00EA72F2">
            <w:r>
              <w:t>устный и письменный</w:t>
            </w:r>
          </w:p>
        </w:tc>
        <w:tc>
          <w:tcPr>
            <w:tcW w:w="5953" w:type="dxa"/>
          </w:tcPr>
          <w:p w:rsidR="002D4493" w:rsidRDefault="002D4493" w:rsidP="00EA72F2">
            <w:r>
              <w:t>Проект</w:t>
            </w:r>
          </w:p>
        </w:tc>
      </w:tr>
      <w:tr w:rsidR="002D4493" w:rsidRPr="00DC11F5" w:rsidTr="00EA72F2">
        <w:tc>
          <w:tcPr>
            <w:tcW w:w="2093" w:type="dxa"/>
            <w:vMerge/>
          </w:tcPr>
          <w:p w:rsidR="002D4493" w:rsidRPr="00DC11F5" w:rsidRDefault="002D4493" w:rsidP="00EA72F2">
            <w:pPr>
              <w:widowControl w:val="0"/>
              <w:contextualSpacing/>
              <w:jc w:val="both"/>
            </w:pPr>
          </w:p>
        </w:tc>
        <w:tc>
          <w:tcPr>
            <w:tcW w:w="1843" w:type="dxa"/>
          </w:tcPr>
          <w:p w:rsidR="002D4493" w:rsidRDefault="002D4493" w:rsidP="00EA72F2">
            <w:pPr>
              <w:widowControl w:val="0"/>
              <w:contextualSpacing/>
              <w:jc w:val="both"/>
            </w:pPr>
            <w:r>
              <w:t>устный и письменный</w:t>
            </w:r>
          </w:p>
        </w:tc>
        <w:tc>
          <w:tcPr>
            <w:tcW w:w="5953" w:type="dxa"/>
          </w:tcPr>
          <w:p w:rsidR="002D4493" w:rsidRDefault="002D4493" w:rsidP="00EA72F2">
            <w:pPr>
              <w:tabs>
                <w:tab w:val="left" w:pos="5700"/>
              </w:tabs>
            </w:pPr>
            <w:r>
              <w:t>С</w:t>
            </w:r>
            <w:r w:rsidRPr="001A0907">
              <w:t>итуационные задачи</w:t>
            </w:r>
          </w:p>
        </w:tc>
      </w:tr>
      <w:tr w:rsidR="002D4493" w:rsidRPr="00DC11F5" w:rsidTr="00EA72F2">
        <w:tc>
          <w:tcPr>
            <w:tcW w:w="2093" w:type="dxa"/>
            <w:vMerge/>
          </w:tcPr>
          <w:p w:rsidR="002D4493" w:rsidRPr="00DC11F5" w:rsidRDefault="002D4493" w:rsidP="00EA72F2">
            <w:pPr>
              <w:widowControl w:val="0"/>
              <w:contextualSpacing/>
              <w:jc w:val="both"/>
            </w:pPr>
          </w:p>
        </w:tc>
        <w:tc>
          <w:tcPr>
            <w:tcW w:w="1843" w:type="dxa"/>
          </w:tcPr>
          <w:p w:rsidR="002D4493" w:rsidRPr="00DC11F5" w:rsidRDefault="002D4493" w:rsidP="00EA72F2">
            <w:r w:rsidRPr="00DC11F5">
              <w:t>письменный</w:t>
            </w:r>
          </w:p>
        </w:tc>
        <w:tc>
          <w:tcPr>
            <w:tcW w:w="5953" w:type="dxa"/>
          </w:tcPr>
          <w:p w:rsidR="002D4493" w:rsidRPr="00DC11F5" w:rsidRDefault="002D4493" w:rsidP="00EA72F2">
            <w:r w:rsidRPr="00DC11F5">
              <w:t xml:space="preserve">Тест </w:t>
            </w:r>
          </w:p>
        </w:tc>
      </w:tr>
      <w:tr w:rsidR="002D4493" w:rsidRPr="00DC11F5" w:rsidTr="00EA72F2">
        <w:tc>
          <w:tcPr>
            <w:tcW w:w="2093" w:type="dxa"/>
            <w:vMerge/>
          </w:tcPr>
          <w:p w:rsidR="002D4493" w:rsidRPr="00DC11F5" w:rsidRDefault="002D4493" w:rsidP="00EA72F2">
            <w:pPr>
              <w:widowControl w:val="0"/>
              <w:contextualSpacing/>
              <w:jc w:val="both"/>
            </w:pPr>
          </w:p>
        </w:tc>
        <w:tc>
          <w:tcPr>
            <w:tcW w:w="1843" w:type="dxa"/>
          </w:tcPr>
          <w:p w:rsidR="002D4493" w:rsidRPr="00DC11F5" w:rsidRDefault="002D4493" w:rsidP="00EA72F2">
            <w:r w:rsidRPr="00DC11F5">
              <w:t>устный</w:t>
            </w:r>
          </w:p>
        </w:tc>
        <w:tc>
          <w:tcPr>
            <w:tcW w:w="5953" w:type="dxa"/>
          </w:tcPr>
          <w:p w:rsidR="002D4493" w:rsidRPr="00DC11F5" w:rsidRDefault="002D4493" w:rsidP="00EA72F2">
            <w:r>
              <w:t>Вопросы к экзамену</w:t>
            </w:r>
          </w:p>
        </w:tc>
      </w:tr>
    </w:tbl>
    <w:p w:rsidR="002D4493" w:rsidRPr="00DC11F5" w:rsidRDefault="002D4493" w:rsidP="00512A02">
      <w:pPr>
        <w:ind w:firstLine="567"/>
        <w:jc w:val="both"/>
      </w:pPr>
    </w:p>
    <w:p w:rsidR="002D4493" w:rsidRPr="00DC11F5" w:rsidRDefault="002D4493" w:rsidP="00512A02">
      <w:pPr>
        <w:jc w:val="both"/>
        <w:rPr>
          <w:b/>
          <w:lang w:eastAsia="en-US"/>
        </w:rPr>
      </w:pPr>
      <w:r w:rsidRPr="00DC11F5">
        <w:rPr>
          <w:b/>
          <w:lang w:eastAsia="en-US"/>
        </w:rPr>
        <w:t>2.Критерии освоения компетенций</w:t>
      </w:r>
    </w:p>
    <w:p w:rsidR="002D4493" w:rsidRPr="00DC11F5" w:rsidRDefault="002D4493" w:rsidP="00512A02">
      <w:pPr>
        <w:jc w:val="both"/>
        <w:rPr>
          <w:lang w:eastAsia="en-US"/>
        </w:rPr>
      </w:pPr>
    </w:p>
    <w:p w:rsidR="002D4493" w:rsidRPr="00DC11F5" w:rsidRDefault="002D4493"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D4493" w:rsidRDefault="002D4493" w:rsidP="00512A02">
      <w:pPr>
        <w:jc w:val="center"/>
        <w:rPr>
          <w:b/>
          <w:bCs/>
          <w:lang w:eastAsia="en-US"/>
        </w:rPr>
      </w:pPr>
    </w:p>
    <w:p w:rsidR="002D4493" w:rsidRDefault="002D4493" w:rsidP="00512A02">
      <w:pPr>
        <w:jc w:val="center"/>
        <w:rPr>
          <w:b/>
          <w:bCs/>
          <w:lang w:eastAsia="en-US"/>
        </w:rPr>
      </w:pPr>
      <w:r w:rsidRPr="00BF46C4">
        <w:rPr>
          <w:b/>
          <w:bCs/>
          <w:lang w:eastAsia="en-US"/>
        </w:rPr>
        <w:t xml:space="preserve">Критерии оценки знаний студентов </w:t>
      </w:r>
    </w:p>
    <w:p w:rsidR="002D4493" w:rsidRDefault="002D4493" w:rsidP="00512A02">
      <w:pPr>
        <w:jc w:val="center"/>
        <w:rPr>
          <w:b/>
          <w:bCs/>
          <w:lang w:eastAsia="en-US"/>
        </w:rPr>
      </w:pPr>
      <w:r w:rsidRPr="00BF46C4">
        <w:rPr>
          <w:b/>
          <w:bCs/>
          <w:lang w:eastAsia="en-US"/>
        </w:rPr>
        <w:t>(пороговый уровень сформированности компетенции)</w:t>
      </w:r>
    </w:p>
    <w:p w:rsidR="002D4493" w:rsidRPr="00BF46C4"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2D4493" w:rsidRPr="00BF46C4" w:rsidTr="00EA72F2">
        <w:trPr>
          <w:jc w:val="center"/>
        </w:trPr>
        <w:tc>
          <w:tcPr>
            <w:tcW w:w="993" w:type="pct"/>
            <w:vAlign w:val="center"/>
          </w:tcPr>
          <w:p w:rsidR="002D4493" w:rsidRPr="00BF46C4" w:rsidRDefault="002D4493" w:rsidP="00EA72F2">
            <w:pPr>
              <w:jc w:val="center"/>
              <w:rPr>
                <w:b/>
                <w:lang w:eastAsia="en-US"/>
              </w:rPr>
            </w:pPr>
            <w:r w:rsidRPr="00BF46C4">
              <w:rPr>
                <w:b/>
                <w:lang w:eastAsia="en-US"/>
              </w:rPr>
              <w:t>Шкала оценивания</w:t>
            </w:r>
          </w:p>
        </w:tc>
        <w:tc>
          <w:tcPr>
            <w:tcW w:w="4007" w:type="pct"/>
            <w:vAlign w:val="center"/>
          </w:tcPr>
          <w:p w:rsidR="002D4493" w:rsidRPr="00BF46C4" w:rsidRDefault="002D4493" w:rsidP="00EA72F2">
            <w:pPr>
              <w:jc w:val="center"/>
              <w:rPr>
                <w:b/>
                <w:lang w:eastAsia="en-US"/>
              </w:rPr>
            </w:pPr>
            <w:r w:rsidRPr="00BF46C4">
              <w:rPr>
                <w:b/>
                <w:bCs/>
                <w:lang w:eastAsia="en-US"/>
              </w:rPr>
              <w:t>Показатели оценивания компетенций</w:t>
            </w:r>
          </w:p>
        </w:tc>
      </w:tr>
      <w:tr w:rsidR="002D4493" w:rsidRPr="00BF46C4" w:rsidTr="00EA72F2">
        <w:trPr>
          <w:jc w:val="center"/>
        </w:trPr>
        <w:tc>
          <w:tcPr>
            <w:tcW w:w="993" w:type="pct"/>
            <w:vAlign w:val="center"/>
          </w:tcPr>
          <w:p w:rsidR="002D4493" w:rsidRPr="00BF46C4" w:rsidRDefault="002D4493" w:rsidP="00EA72F2">
            <w:pPr>
              <w:jc w:val="center"/>
              <w:rPr>
                <w:b/>
                <w:lang w:eastAsia="en-US"/>
              </w:rPr>
            </w:pPr>
            <w:r w:rsidRPr="00BF46C4">
              <w:rPr>
                <w:b/>
                <w:lang w:eastAsia="en-US"/>
              </w:rPr>
              <w:t>Отлично</w:t>
            </w:r>
          </w:p>
        </w:tc>
        <w:tc>
          <w:tcPr>
            <w:tcW w:w="4007" w:type="pct"/>
          </w:tcPr>
          <w:p w:rsidR="002D4493" w:rsidRPr="00BF46C4" w:rsidRDefault="002D4493"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4493" w:rsidRPr="00BF46C4" w:rsidRDefault="002D4493" w:rsidP="00EA72F2">
            <w:pPr>
              <w:jc w:val="both"/>
              <w:rPr>
                <w:bCs/>
                <w:lang w:eastAsia="en-US"/>
              </w:rPr>
            </w:pPr>
            <w:r w:rsidRPr="00BF46C4">
              <w:rPr>
                <w:bCs/>
                <w:lang w:eastAsia="en-US"/>
              </w:rPr>
              <w:t>- делает квалифицированные выводы и обобщения;</w:t>
            </w:r>
          </w:p>
          <w:p w:rsidR="002D4493" w:rsidRPr="00BF46C4" w:rsidRDefault="002D4493" w:rsidP="00EA72F2">
            <w:pPr>
              <w:jc w:val="both"/>
              <w:rPr>
                <w:bCs/>
                <w:lang w:eastAsia="en-US"/>
              </w:rPr>
            </w:pPr>
            <w:r w:rsidRPr="00BF46C4">
              <w:rPr>
                <w:bCs/>
                <w:lang w:eastAsia="en-US"/>
              </w:rPr>
              <w:t>- владеет на высококвалифицированном уровне системой понятий.</w:t>
            </w:r>
          </w:p>
        </w:tc>
      </w:tr>
      <w:tr w:rsidR="002D4493" w:rsidRPr="00BF46C4" w:rsidTr="00EA72F2">
        <w:trPr>
          <w:jc w:val="center"/>
        </w:trPr>
        <w:tc>
          <w:tcPr>
            <w:tcW w:w="993" w:type="pct"/>
            <w:vAlign w:val="center"/>
          </w:tcPr>
          <w:p w:rsidR="002D4493" w:rsidRPr="00BF46C4" w:rsidRDefault="002D4493" w:rsidP="00EA72F2">
            <w:pPr>
              <w:jc w:val="center"/>
              <w:rPr>
                <w:b/>
                <w:lang w:eastAsia="en-US"/>
              </w:rPr>
            </w:pPr>
            <w:r w:rsidRPr="00BF46C4">
              <w:rPr>
                <w:b/>
                <w:lang w:eastAsia="en-US"/>
              </w:rPr>
              <w:t>Хорошо</w:t>
            </w:r>
          </w:p>
        </w:tc>
        <w:tc>
          <w:tcPr>
            <w:tcW w:w="4007" w:type="pct"/>
          </w:tcPr>
          <w:p w:rsidR="002D4493" w:rsidRPr="00BF46C4" w:rsidRDefault="002D4493"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D4493" w:rsidRPr="00BF46C4" w:rsidRDefault="002D4493"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2D4493" w:rsidRPr="00BF46C4" w:rsidRDefault="002D4493" w:rsidP="00EA72F2">
            <w:pPr>
              <w:jc w:val="both"/>
              <w:rPr>
                <w:bCs/>
                <w:lang w:eastAsia="en-US"/>
              </w:rPr>
            </w:pPr>
            <w:r w:rsidRPr="00BF46C4">
              <w:rPr>
                <w:bCs/>
                <w:lang w:eastAsia="en-US"/>
              </w:rPr>
              <w:t>- владеет на достаточном уровне системой понятий.</w:t>
            </w:r>
          </w:p>
        </w:tc>
      </w:tr>
      <w:tr w:rsidR="002D4493" w:rsidRPr="00BF46C4" w:rsidTr="00EA72F2">
        <w:trPr>
          <w:jc w:val="center"/>
        </w:trPr>
        <w:tc>
          <w:tcPr>
            <w:tcW w:w="993" w:type="pct"/>
            <w:vAlign w:val="center"/>
          </w:tcPr>
          <w:p w:rsidR="002D4493" w:rsidRPr="00BF46C4" w:rsidRDefault="002D4493" w:rsidP="00EA72F2">
            <w:pPr>
              <w:jc w:val="center"/>
              <w:rPr>
                <w:b/>
                <w:lang w:eastAsia="en-US"/>
              </w:rPr>
            </w:pPr>
            <w:r w:rsidRPr="00BF46C4">
              <w:rPr>
                <w:b/>
                <w:lang w:eastAsia="en-US"/>
              </w:rPr>
              <w:t>Удовлетворительно</w:t>
            </w:r>
          </w:p>
        </w:tc>
        <w:tc>
          <w:tcPr>
            <w:tcW w:w="4007" w:type="pct"/>
          </w:tcPr>
          <w:p w:rsidR="002D4493" w:rsidRPr="00BF46C4" w:rsidRDefault="002D4493"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2D4493" w:rsidRPr="00BF46C4" w:rsidRDefault="002D4493"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2D4493" w:rsidRPr="00BF46C4" w:rsidRDefault="002D4493" w:rsidP="00EA72F2">
            <w:pPr>
              <w:jc w:val="both"/>
              <w:rPr>
                <w:bCs/>
                <w:lang w:eastAsia="en-US"/>
              </w:rPr>
            </w:pPr>
            <w:r w:rsidRPr="00BF46C4">
              <w:rPr>
                <w:bCs/>
                <w:lang w:eastAsia="en-US"/>
              </w:rPr>
              <w:t>- слабо аргументирует научные положения;</w:t>
            </w:r>
          </w:p>
          <w:p w:rsidR="002D4493" w:rsidRPr="00BF46C4" w:rsidRDefault="002D4493" w:rsidP="00EA72F2">
            <w:pPr>
              <w:jc w:val="both"/>
              <w:rPr>
                <w:bCs/>
                <w:lang w:eastAsia="en-US"/>
              </w:rPr>
            </w:pPr>
            <w:r w:rsidRPr="00BF46C4">
              <w:rPr>
                <w:bCs/>
                <w:lang w:eastAsia="en-US"/>
              </w:rPr>
              <w:t>- практически не способен сформулировать выводы и обобщения;</w:t>
            </w:r>
          </w:p>
          <w:p w:rsidR="002D4493" w:rsidRPr="00BF46C4" w:rsidRDefault="002D4493" w:rsidP="00EA72F2">
            <w:pPr>
              <w:jc w:val="both"/>
              <w:rPr>
                <w:bCs/>
                <w:lang w:eastAsia="en-US"/>
              </w:rPr>
            </w:pPr>
            <w:r w:rsidRPr="00BF46C4">
              <w:rPr>
                <w:bCs/>
                <w:lang w:eastAsia="en-US"/>
              </w:rPr>
              <w:t>- частично владеет системой понятий.</w:t>
            </w:r>
          </w:p>
        </w:tc>
      </w:tr>
      <w:tr w:rsidR="002D4493" w:rsidRPr="00BF46C4" w:rsidTr="00EA72F2">
        <w:trPr>
          <w:jc w:val="center"/>
        </w:trPr>
        <w:tc>
          <w:tcPr>
            <w:tcW w:w="993" w:type="pct"/>
            <w:vAlign w:val="center"/>
          </w:tcPr>
          <w:p w:rsidR="002D4493" w:rsidRPr="00BF46C4" w:rsidRDefault="002D4493" w:rsidP="00EA72F2">
            <w:pPr>
              <w:jc w:val="center"/>
              <w:rPr>
                <w:b/>
                <w:lang w:eastAsia="en-US"/>
              </w:rPr>
            </w:pPr>
            <w:r w:rsidRPr="00BF46C4">
              <w:rPr>
                <w:b/>
                <w:lang w:eastAsia="en-US"/>
              </w:rPr>
              <w:t>Неудовлетворительно</w:t>
            </w:r>
          </w:p>
        </w:tc>
        <w:tc>
          <w:tcPr>
            <w:tcW w:w="4007" w:type="pct"/>
          </w:tcPr>
          <w:p w:rsidR="002D4493" w:rsidRPr="00BF46C4" w:rsidRDefault="002D4493" w:rsidP="00EA72F2">
            <w:pPr>
              <w:jc w:val="both"/>
              <w:rPr>
                <w:bCs/>
                <w:lang w:eastAsia="en-US"/>
              </w:rPr>
            </w:pPr>
            <w:r w:rsidRPr="00BF46C4">
              <w:rPr>
                <w:bCs/>
                <w:lang w:eastAsia="en-US"/>
              </w:rPr>
              <w:t>- студент не усвоил значительной части материала;</w:t>
            </w:r>
          </w:p>
          <w:p w:rsidR="002D4493" w:rsidRPr="00BF46C4" w:rsidRDefault="002D4493" w:rsidP="00EA72F2">
            <w:pPr>
              <w:jc w:val="both"/>
              <w:rPr>
                <w:bCs/>
                <w:lang w:eastAsia="en-US"/>
              </w:rPr>
            </w:pPr>
            <w:r w:rsidRPr="00BF46C4">
              <w:rPr>
                <w:bCs/>
                <w:lang w:eastAsia="en-US"/>
              </w:rPr>
              <w:t>-  не может аргументировать научные положения;</w:t>
            </w:r>
          </w:p>
          <w:p w:rsidR="002D4493" w:rsidRPr="00BF46C4" w:rsidRDefault="002D4493" w:rsidP="00EA72F2">
            <w:pPr>
              <w:jc w:val="both"/>
              <w:rPr>
                <w:bCs/>
                <w:lang w:eastAsia="en-US"/>
              </w:rPr>
            </w:pPr>
            <w:r w:rsidRPr="00BF46C4">
              <w:rPr>
                <w:bCs/>
                <w:lang w:eastAsia="en-US"/>
              </w:rPr>
              <w:t>- не формулирует квалифицированных выводов и обобщений;</w:t>
            </w:r>
          </w:p>
          <w:p w:rsidR="002D4493" w:rsidRPr="00BF46C4" w:rsidRDefault="002D4493" w:rsidP="00EA72F2">
            <w:pPr>
              <w:jc w:val="both"/>
              <w:rPr>
                <w:bCs/>
                <w:lang w:eastAsia="en-US"/>
              </w:rPr>
            </w:pPr>
            <w:r w:rsidRPr="00BF46C4">
              <w:rPr>
                <w:bCs/>
                <w:lang w:eastAsia="en-US"/>
              </w:rPr>
              <w:t>- не владеет системой понятий.</w:t>
            </w:r>
          </w:p>
        </w:tc>
      </w:tr>
    </w:tbl>
    <w:p w:rsidR="002D4493" w:rsidRDefault="002D4493" w:rsidP="00512A02">
      <w:pPr>
        <w:jc w:val="center"/>
        <w:rPr>
          <w:bCs/>
          <w:lang w:eastAsia="en-US"/>
        </w:rPr>
      </w:pPr>
    </w:p>
    <w:p w:rsidR="002D4493" w:rsidRDefault="002D4493" w:rsidP="00512A02">
      <w:pPr>
        <w:jc w:val="center"/>
        <w:rPr>
          <w:bCs/>
          <w:lang w:eastAsia="en-US"/>
        </w:rPr>
      </w:pPr>
    </w:p>
    <w:p w:rsidR="002D4493" w:rsidRDefault="002D4493" w:rsidP="00512A02">
      <w:pPr>
        <w:jc w:val="center"/>
        <w:rPr>
          <w:bCs/>
          <w:lang w:eastAsia="en-US"/>
        </w:rPr>
      </w:pPr>
    </w:p>
    <w:p w:rsidR="002D4493" w:rsidRDefault="002D4493" w:rsidP="00512A02">
      <w:pPr>
        <w:jc w:val="center"/>
        <w:rPr>
          <w:bCs/>
          <w:lang w:eastAsia="en-US"/>
        </w:rPr>
      </w:pPr>
    </w:p>
    <w:p w:rsidR="002D4493" w:rsidRDefault="002D4493" w:rsidP="00512A02">
      <w:pPr>
        <w:jc w:val="center"/>
        <w:rPr>
          <w:bCs/>
          <w:lang w:eastAsia="en-US"/>
        </w:rPr>
      </w:pPr>
    </w:p>
    <w:p w:rsidR="002D4493" w:rsidRPr="00BF46C4" w:rsidRDefault="002D4493" w:rsidP="00512A02">
      <w:pPr>
        <w:jc w:val="center"/>
        <w:rPr>
          <w:bCs/>
          <w:lang w:eastAsia="en-US"/>
        </w:rPr>
      </w:pPr>
    </w:p>
    <w:p w:rsidR="002D4493" w:rsidRPr="00BF46C4" w:rsidRDefault="002D4493"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D4493" w:rsidRPr="00BF46C4" w:rsidRDefault="002D4493"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D4493" w:rsidRPr="00BF46C4" w:rsidRDefault="002D4493"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2D4493" w:rsidRPr="00BF46C4" w:rsidTr="00EA72F2">
        <w:trPr>
          <w:jc w:val="center"/>
        </w:trPr>
        <w:tc>
          <w:tcPr>
            <w:tcW w:w="1371" w:type="pct"/>
            <w:vAlign w:val="center"/>
          </w:tcPr>
          <w:p w:rsidR="002D4493" w:rsidRPr="00BF46C4" w:rsidRDefault="002D4493" w:rsidP="00EA72F2">
            <w:pPr>
              <w:jc w:val="center"/>
              <w:rPr>
                <w:b/>
                <w:lang w:eastAsia="en-US"/>
              </w:rPr>
            </w:pPr>
            <w:r w:rsidRPr="00BF46C4">
              <w:rPr>
                <w:b/>
                <w:lang w:eastAsia="en-US"/>
              </w:rPr>
              <w:t>Шкала оценивания</w:t>
            </w:r>
          </w:p>
        </w:tc>
        <w:tc>
          <w:tcPr>
            <w:tcW w:w="3629" w:type="pct"/>
            <w:vAlign w:val="center"/>
          </w:tcPr>
          <w:p w:rsidR="002D4493" w:rsidRPr="00BF46C4" w:rsidRDefault="002D4493" w:rsidP="00EA72F2">
            <w:pPr>
              <w:jc w:val="center"/>
              <w:rPr>
                <w:b/>
                <w:lang w:eastAsia="en-US"/>
              </w:rPr>
            </w:pPr>
            <w:r w:rsidRPr="00BF46C4">
              <w:rPr>
                <w:b/>
                <w:bCs/>
                <w:lang w:eastAsia="en-US"/>
              </w:rPr>
              <w:t>Показатели оценивания компетенций</w:t>
            </w:r>
          </w:p>
        </w:tc>
      </w:tr>
      <w:tr w:rsidR="002D4493" w:rsidRPr="00BF46C4" w:rsidTr="00EA72F2">
        <w:trPr>
          <w:jc w:val="center"/>
        </w:trPr>
        <w:tc>
          <w:tcPr>
            <w:tcW w:w="1371" w:type="pct"/>
            <w:vAlign w:val="center"/>
          </w:tcPr>
          <w:p w:rsidR="002D4493" w:rsidRPr="00BF46C4" w:rsidRDefault="002D4493" w:rsidP="00EA72F2">
            <w:pPr>
              <w:jc w:val="center"/>
              <w:rPr>
                <w:b/>
                <w:lang w:eastAsia="en-US"/>
              </w:rPr>
            </w:pPr>
            <w:r w:rsidRPr="00BF46C4">
              <w:rPr>
                <w:b/>
                <w:lang w:eastAsia="en-US"/>
              </w:rPr>
              <w:t>Отлично</w:t>
            </w:r>
          </w:p>
        </w:tc>
        <w:tc>
          <w:tcPr>
            <w:tcW w:w="3629" w:type="pct"/>
          </w:tcPr>
          <w:p w:rsidR="002D4493" w:rsidRPr="00BF46C4" w:rsidRDefault="002D4493"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4493" w:rsidRPr="00BF46C4" w:rsidTr="00EA72F2">
        <w:trPr>
          <w:jc w:val="center"/>
        </w:trPr>
        <w:tc>
          <w:tcPr>
            <w:tcW w:w="1371" w:type="pct"/>
            <w:vAlign w:val="center"/>
          </w:tcPr>
          <w:p w:rsidR="002D4493" w:rsidRPr="00BF46C4" w:rsidRDefault="002D4493" w:rsidP="00EA72F2">
            <w:pPr>
              <w:jc w:val="center"/>
              <w:rPr>
                <w:b/>
                <w:lang w:eastAsia="en-US"/>
              </w:rPr>
            </w:pPr>
            <w:r w:rsidRPr="00BF46C4">
              <w:rPr>
                <w:b/>
                <w:lang w:eastAsia="en-US"/>
              </w:rPr>
              <w:t>Хорошо</w:t>
            </w:r>
          </w:p>
        </w:tc>
        <w:tc>
          <w:tcPr>
            <w:tcW w:w="3629" w:type="pct"/>
          </w:tcPr>
          <w:p w:rsidR="002D4493" w:rsidRPr="00BF46C4" w:rsidRDefault="002D4493"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4493" w:rsidRPr="00BF46C4" w:rsidTr="00EA72F2">
        <w:trPr>
          <w:jc w:val="center"/>
        </w:trPr>
        <w:tc>
          <w:tcPr>
            <w:tcW w:w="1371" w:type="pct"/>
            <w:vAlign w:val="center"/>
          </w:tcPr>
          <w:p w:rsidR="002D4493" w:rsidRPr="00BF46C4" w:rsidRDefault="002D4493" w:rsidP="00EA72F2">
            <w:pPr>
              <w:jc w:val="center"/>
              <w:rPr>
                <w:b/>
                <w:lang w:eastAsia="en-US"/>
              </w:rPr>
            </w:pPr>
            <w:r w:rsidRPr="00BF46C4">
              <w:rPr>
                <w:b/>
                <w:lang w:eastAsia="en-US"/>
              </w:rPr>
              <w:t>Удовлетворительно</w:t>
            </w:r>
          </w:p>
        </w:tc>
        <w:tc>
          <w:tcPr>
            <w:tcW w:w="3629" w:type="pct"/>
          </w:tcPr>
          <w:p w:rsidR="002D4493" w:rsidRPr="00BF46C4" w:rsidRDefault="002D4493"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4493" w:rsidRPr="00BF46C4" w:rsidTr="00EA72F2">
        <w:trPr>
          <w:jc w:val="center"/>
        </w:trPr>
        <w:tc>
          <w:tcPr>
            <w:tcW w:w="1371" w:type="pct"/>
            <w:vAlign w:val="center"/>
          </w:tcPr>
          <w:p w:rsidR="002D4493" w:rsidRPr="00BF46C4" w:rsidRDefault="002D4493" w:rsidP="00EA72F2">
            <w:pPr>
              <w:jc w:val="center"/>
              <w:rPr>
                <w:b/>
                <w:lang w:eastAsia="en-US"/>
              </w:rPr>
            </w:pPr>
            <w:r w:rsidRPr="00BF46C4">
              <w:rPr>
                <w:b/>
                <w:lang w:eastAsia="en-US"/>
              </w:rPr>
              <w:t>Неудовлетворительно</w:t>
            </w:r>
          </w:p>
        </w:tc>
        <w:tc>
          <w:tcPr>
            <w:tcW w:w="3629" w:type="pct"/>
          </w:tcPr>
          <w:p w:rsidR="002D4493" w:rsidRPr="00BF46C4" w:rsidRDefault="002D4493" w:rsidP="00EA72F2">
            <w:pPr>
              <w:rPr>
                <w:bCs/>
                <w:lang w:eastAsia="en-US"/>
              </w:rPr>
            </w:pPr>
            <w:r w:rsidRPr="00BF46C4">
              <w:rPr>
                <w:bCs/>
                <w:lang w:eastAsia="en-US"/>
              </w:rPr>
              <w:t xml:space="preserve">студент не решил учебно-профессиональную задачу или задание. </w:t>
            </w:r>
          </w:p>
        </w:tc>
      </w:tr>
    </w:tbl>
    <w:p w:rsidR="002D4493" w:rsidRPr="00BF46C4" w:rsidRDefault="002D4493" w:rsidP="00512A02">
      <w:pPr>
        <w:jc w:val="center"/>
        <w:rPr>
          <w:bCs/>
          <w:lang w:eastAsia="en-US"/>
        </w:rPr>
      </w:pPr>
    </w:p>
    <w:p w:rsidR="002D4493" w:rsidRPr="00BF46C4" w:rsidRDefault="002D4493"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D4493" w:rsidRPr="00BF46C4" w:rsidRDefault="002D4493"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2D4493" w:rsidRPr="00BF46C4" w:rsidTr="00EA72F2">
        <w:trPr>
          <w:jc w:val="center"/>
        </w:trPr>
        <w:tc>
          <w:tcPr>
            <w:tcW w:w="1390" w:type="pct"/>
            <w:vAlign w:val="center"/>
          </w:tcPr>
          <w:p w:rsidR="002D4493" w:rsidRPr="00BF46C4" w:rsidRDefault="002D4493" w:rsidP="00EA72F2">
            <w:pPr>
              <w:jc w:val="center"/>
              <w:rPr>
                <w:b/>
                <w:lang w:eastAsia="en-US"/>
              </w:rPr>
            </w:pPr>
            <w:r w:rsidRPr="00BF46C4">
              <w:rPr>
                <w:b/>
                <w:lang w:eastAsia="en-US"/>
              </w:rPr>
              <w:t>Шкала оценивания</w:t>
            </w:r>
          </w:p>
        </w:tc>
        <w:tc>
          <w:tcPr>
            <w:tcW w:w="3610" w:type="pct"/>
            <w:vAlign w:val="center"/>
          </w:tcPr>
          <w:p w:rsidR="002D4493" w:rsidRPr="00BF46C4" w:rsidRDefault="002D4493" w:rsidP="00EA72F2">
            <w:pPr>
              <w:jc w:val="center"/>
              <w:rPr>
                <w:b/>
                <w:lang w:eastAsia="en-US"/>
              </w:rPr>
            </w:pPr>
            <w:r w:rsidRPr="00BF46C4">
              <w:rPr>
                <w:b/>
                <w:bCs/>
                <w:lang w:eastAsia="en-US"/>
              </w:rPr>
              <w:t>Показатели оценивания компетенций</w:t>
            </w:r>
          </w:p>
        </w:tc>
      </w:tr>
      <w:tr w:rsidR="002D4493" w:rsidRPr="00BF46C4" w:rsidTr="00EA72F2">
        <w:trPr>
          <w:jc w:val="center"/>
        </w:trPr>
        <w:tc>
          <w:tcPr>
            <w:tcW w:w="1390" w:type="pct"/>
          </w:tcPr>
          <w:p w:rsidR="002D4493" w:rsidRPr="00BF46C4" w:rsidRDefault="002D4493" w:rsidP="00EA72F2">
            <w:pPr>
              <w:jc w:val="center"/>
              <w:rPr>
                <w:b/>
                <w:lang w:eastAsia="en-US"/>
              </w:rPr>
            </w:pPr>
            <w:r w:rsidRPr="00BF46C4">
              <w:rPr>
                <w:b/>
                <w:lang w:eastAsia="en-US"/>
              </w:rPr>
              <w:t>Отлично</w:t>
            </w:r>
          </w:p>
        </w:tc>
        <w:tc>
          <w:tcPr>
            <w:tcW w:w="3610" w:type="pct"/>
          </w:tcPr>
          <w:p w:rsidR="002D4493" w:rsidRPr="00BF46C4" w:rsidRDefault="002D4493"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4493" w:rsidRPr="00BF46C4" w:rsidTr="00EA72F2">
        <w:trPr>
          <w:jc w:val="center"/>
        </w:trPr>
        <w:tc>
          <w:tcPr>
            <w:tcW w:w="1390" w:type="pct"/>
          </w:tcPr>
          <w:p w:rsidR="002D4493" w:rsidRPr="00BF46C4" w:rsidRDefault="002D4493" w:rsidP="00EA72F2">
            <w:pPr>
              <w:jc w:val="center"/>
              <w:rPr>
                <w:b/>
                <w:lang w:eastAsia="en-US"/>
              </w:rPr>
            </w:pPr>
            <w:r w:rsidRPr="00BF46C4">
              <w:rPr>
                <w:b/>
                <w:lang w:eastAsia="en-US"/>
              </w:rPr>
              <w:t>Хорошо</w:t>
            </w:r>
          </w:p>
        </w:tc>
        <w:tc>
          <w:tcPr>
            <w:tcW w:w="3610" w:type="pct"/>
          </w:tcPr>
          <w:p w:rsidR="002D4493" w:rsidRPr="00BF46C4" w:rsidRDefault="002D4493"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D4493" w:rsidRPr="00BF46C4" w:rsidTr="00EA72F2">
        <w:trPr>
          <w:jc w:val="center"/>
        </w:trPr>
        <w:tc>
          <w:tcPr>
            <w:tcW w:w="1390" w:type="pct"/>
          </w:tcPr>
          <w:p w:rsidR="002D4493" w:rsidRPr="00BF46C4" w:rsidRDefault="002D4493" w:rsidP="00EA72F2">
            <w:pPr>
              <w:jc w:val="center"/>
              <w:rPr>
                <w:b/>
                <w:lang w:eastAsia="en-US"/>
              </w:rPr>
            </w:pPr>
            <w:r w:rsidRPr="00BF46C4">
              <w:rPr>
                <w:b/>
                <w:lang w:eastAsia="en-US"/>
              </w:rPr>
              <w:t>Удовлетворительно</w:t>
            </w:r>
          </w:p>
        </w:tc>
        <w:tc>
          <w:tcPr>
            <w:tcW w:w="3610" w:type="pct"/>
          </w:tcPr>
          <w:p w:rsidR="002D4493" w:rsidRPr="00BF46C4" w:rsidRDefault="002D4493"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4493" w:rsidRPr="00BF46C4" w:rsidTr="00EA72F2">
        <w:trPr>
          <w:jc w:val="center"/>
        </w:trPr>
        <w:tc>
          <w:tcPr>
            <w:tcW w:w="1390" w:type="pct"/>
          </w:tcPr>
          <w:p w:rsidR="002D4493" w:rsidRPr="00BF46C4" w:rsidRDefault="002D4493" w:rsidP="00EA72F2">
            <w:pPr>
              <w:jc w:val="center"/>
              <w:rPr>
                <w:b/>
                <w:lang w:eastAsia="en-US"/>
              </w:rPr>
            </w:pPr>
            <w:r w:rsidRPr="00BF46C4">
              <w:rPr>
                <w:b/>
                <w:lang w:eastAsia="en-US"/>
              </w:rPr>
              <w:t>Неудовлетворительно</w:t>
            </w:r>
          </w:p>
        </w:tc>
        <w:tc>
          <w:tcPr>
            <w:tcW w:w="3610" w:type="pct"/>
          </w:tcPr>
          <w:p w:rsidR="002D4493" w:rsidRPr="00BF46C4" w:rsidRDefault="002D4493"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D4493" w:rsidRPr="00DC11F5" w:rsidRDefault="002D4493" w:rsidP="00512A02">
      <w:pPr>
        <w:ind w:left="360"/>
        <w:jc w:val="both"/>
        <w:rPr>
          <w:b/>
        </w:rPr>
      </w:pPr>
    </w:p>
    <w:p w:rsidR="002D4493" w:rsidRPr="00DC11F5" w:rsidRDefault="002D4493"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4493" w:rsidRDefault="002D4493" w:rsidP="00512A02">
      <w:pPr>
        <w:pStyle w:val="ListParagraph"/>
        <w:rPr>
          <w:b/>
        </w:rPr>
      </w:pPr>
    </w:p>
    <w:p w:rsidR="002D4493" w:rsidRDefault="002D4493" w:rsidP="00512A02">
      <w:pPr>
        <w:pStyle w:val="ListParagraph"/>
        <w:jc w:val="center"/>
        <w:rPr>
          <w:b/>
        </w:rPr>
      </w:pPr>
      <w:r w:rsidRPr="00BB791C">
        <w:rPr>
          <w:b/>
        </w:rPr>
        <w:t xml:space="preserve">Задание для написания </w:t>
      </w:r>
      <w:r>
        <w:rPr>
          <w:b/>
        </w:rPr>
        <w:t>проекта</w:t>
      </w:r>
      <w:r w:rsidRPr="00BB791C">
        <w:rPr>
          <w:b/>
        </w:rPr>
        <w:t xml:space="preserve"> по дисциплине </w:t>
      </w:r>
    </w:p>
    <w:p w:rsidR="002D4493" w:rsidRPr="00BB791C" w:rsidRDefault="002D4493" w:rsidP="00512A02">
      <w:pPr>
        <w:pStyle w:val="ListParagraph"/>
        <w:jc w:val="center"/>
        <w:rPr>
          <w:b/>
        </w:rPr>
      </w:pPr>
      <w:r w:rsidRPr="00BB791C">
        <w:rPr>
          <w:b/>
        </w:rPr>
        <w:t>«</w:t>
      </w:r>
      <w:r>
        <w:rPr>
          <w:b/>
        </w:rPr>
        <w:t>Основы проектной деятельности</w:t>
      </w:r>
      <w:r w:rsidRPr="00BB791C">
        <w:rPr>
          <w:b/>
        </w:rPr>
        <w:t>»</w:t>
      </w:r>
    </w:p>
    <w:p w:rsidR="002D4493" w:rsidRDefault="002D4493" w:rsidP="00512A02">
      <w:pPr>
        <w:pStyle w:val="ListParagraph"/>
      </w:pPr>
    </w:p>
    <w:p w:rsidR="002D4493" w:rsidRDefault="002D4493" w:rsidP="00512A02">
      <w:pPr>
        <w:pStyle w:val="ListParagraph"/>
        <w:tabs>
          <w:tab w:val="left" w:pos="426"/>
          <w:tab w:val="left" w:pos="851"/>
        </w:tabs>
        <w:ind w:left="0" w:firstLine="567"/>
        <w:jc w:val="both"/>
      </w:pPr>
      <w:r>
        <w:t>План работы студента по написанию и защите проекта.</w:t>
      </w:r>
    </w:p>
    <w:p w:rsidR="002D4493" w:rsidRDefault="002D4493" w:rsidP="00512A02">
      <w:pPr>
        <w:pStyle w:val="ListParagraph"/>
        <w:tabs>
          <w:tab w:val="left" w:pos="426"/>
          <w:tab w:val="left" w:pos="851"/>
        </w:tabs>
        <w:ind w:left="0" w:firstLine="567"/>
        <w:jc w:val="both"/>
      </w:pPr>
      <w:r>
        <w:t>1.</w:t>
      </w:r>
      <w:r>
        <w:tab/>
        <w:t>Выбрать идею проекта (см. ниже)</w:t>
      </w:r>
    </w:p>
    <w:p w:rsidR="002D4493" w:rsidRDefault="002D4493" w:rsidP="00512A02">
      <w:pPr>
        <w:pStyle w:val="ListParagraph"/>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2D4493" w:rsidRDefault="002D4493" w:rsidP="00512A02">
      <w:pPr>
        <w:pStyle w:val="ListParagraph"/>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2D4493" w:rsidRDefault="002D4493" w:rsidP="00512A02">
      <w:pPr>
        <w:pStyle w:val="ListParagraph"/>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2D4493" w:rsidRDefault="002D4493" w:rsidP="00512A02">
      <w:pPr>
        <w:pStyle w:val="ListParagraph"/>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2D4493" w:rsidRDefault="002D4493" w:rsidP="00512A02">
      <w:pPr>
        <w:pStyle w:val="ListParagraph"/>
        <w:tabs>
          <w:tab w:val="left" w:pos="851"/>
        </w:tabs>
        <w:ind w:left="0" w:firstLine="567"/>
      </w:pPr>
    </w:p>
    <w:p w:rsidR="002D4493" w:rsidRPr="00BB791C" w:rsidRDefault="002D4493" w:rsidP="00512A02">
      <w:pPr>
        <w:tabs>
          <w:tab w:val="left" w:pos="851"/>
        </w:tabs>
        <w:ind w:firstLine="567"/>
        <w:jc w:val="both"/>
        <w:rPr>
          <w:b/>
          <w:i/>
          <w:u w:val="single"/>
        </w:rPr>
      </w:pPr>
      <w:r w:rsidRPr="00D62817">
        <w:rPr>
          <w:b/>
        </w:rPr>
        <w:t>Тема: «Проект по решению острых вопросов социально-экономического развитияроссийских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2D4493" w:rsidRPr="00DC11F5" w:rsidRDefault="002D4493" w:rsidP="00512A02">
      <w:pPr>
        <w:tabs>
          <w:tab w:val="left" w:pos="851"/>
        </w:tabs>
        <w:autoSpaceDE w:val="0"/>
        <w:autoSpaceDN w:val="0"/>
        <w:adjustRightInd w:val="0"/>
        <w:ind w:firstLine="567"/>
        <w:jc w:val="both"/>
        <w:rPr>
          <w:b/>
          <w:bCs/>
        </w:rPr>
      </w:pPr>
    </w:p>
    <w:p w:rsidR="002D4493" w:rsidRPr="00D62817" w:rsidRDefault="002D4493"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2D4493" w:rsidRDefault="002D4493"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2D4493" w:rsidRDefault="002D4493"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D4493" w:rsidRDefault="002D4493" w:rsidP="00512A02">
      <w:pPr>
        <w:autoSpaceDE w:val="0"/>
        <w:autoSpaceDN w:val="0"/>
        <w:adjustRightInd w:val="0"/>
        <w:jc w:val="both"/>
      </w:pPr>
      <w:r>
        <w:t>3.</w:t>
      </w:r>
      <w:r>
        <w:tab/>
        <w:t>Актуальность проблемы, на решение которой направлен проект, в части реализации cтратегических документов социально-экономического развития Российской Федерации (в том числе отраслевых в зависимости от номинации Конкурса);</w:t>
      </w:r>
    </w:p>
    <w:p w:rsidR="002D4493" w:rsidRDefault="002D4493" w:rsidP="00512A02">
      <w:pPr>
        <w:autoSpaceDE w:val="0"/>
        <w:autoSpaceDN w:val="0"/>
        <w:adjustRightInd w:val="0"/>
        <w:jc w:val="both"/>
      </w:pPr>
      <w:r>
        <w:t>4.</w:t>
      </w:r>
      <w:r>
        <w:tab/>
        <w:t>Актуальность проблемы, на решение которой направлен проект, в части реализации cтратегических документов социально-экономического развития конкретного региона;</w:t>
      </w:r>
    </w:p>
    <w:p w:rsidR="002D4493" w:rsidRDefault="002D4493"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D4493" w:rsidRDefault="002D4493" w:rsidP="00512A02">
      <w:pPr>
        <w:autoSpaceDE w:val="0"/>
        <w:autoSpaceDN w:val="0"/>
        <w:adjustRightInd w:val="0"/>
        <w:jc w:val="both"/>
      </w:pPr>
      <w:r>
        <w:t>6.</w:t>
      </w:r>
      <w:r>
        <w:tab/>
        <w:t xml:space="preserve">Социальная значимость проекта; </w:t>
      </w:r>
    </w:p>
    <w:p w:rsidR="002D4493" w:rsidRDefault="002D4493"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2D4493" w:rsidRDefault="002D4493"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D4493" w:rsidRDefault="002D4493" w:rsidP="00512A02">
      <w:pPr>
        <w:autoSpaceDE w:val="0"/>
        <w:autoSpaceDN w:val="0"/>
        <w:adjustRightInd w:val="0"/>
        <w:jc w:val="both"/>
      </w:pPr>
      <w:r>
        <w:t>9.</w:t>
      </w:r>
      <w:r>
        <w:tab/>
        <w:t>Наличие организационных механизмов реализации проекта;</w:t>
      </w:r>
    </w:p>
    <w:p w:rsidR="002D4493" w:rsidRDefault="002D4493" w:rsidP="00512A02">
      <w:pPr>
        <w:autoSpaceDE w:val="0"/>
        <w:autoSpaceDN w:val="0"/>
        <w:adjustRightInd w:val="0"/>
        <w:jc w:val="both"/>
      </w:pPr>
      <w:r>
        <w:t>10.</w:t>
      </w:r>
      <w:r>
        <w:tab/>
        <w:t>Ресурсное обеспечение проекта (в том числе бюджет проекта);</w:t>
      </w:r>
    </w:p>
    <w:p w:rsidR="002D4493" w:rsidRDefault="002D4493" w:rsidP="00512A02">
      <w:pPr>
        <w:autoSpaceDE w:val="0"/>
        <w:autoSpaceDN w:val="0"/>
        <w:adjustRightInd w:val="0"/>
        <w:jc w:val="both"/>
      </w:pPr>
      <w:r>
        <w:t>11.</w:t>
      </w:r>
      <w:r>
        <w:tab/>
        <w:t>Наличие системы контроля качества и результативности реализации проекта;</w:t>
      </w:r>
    </w:p>
    <w:p w:rsidR="002D4493" w:rsidRDefault="002D4493" w:rsidP="00512A02">
      <w:pPr>
        <w:autoSpaceDE w:val="0"/>
        <w:autoSpaceDN w:val="0"/>
        <w:adjustRightInd w:val="0"/>
        <w:jc w:val="both"/>
      </w:pPr>
      <w:r>
        <w:t>12.</w:t>
      </w:r>
      <w:r>
        <w:tab/>
        <w:t>Потенциальные риски и предложены способы управления ими</w:t>
      </w:r>
    </w:p>
    <w:p w:rsidR="002D4493" w:rsidRPr="00D62817" w:rsidRDefault="002D4493"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D4493" w:rsidRDefault="002D4493" w:rsidP="00512A02">
      <w:pPr>
        <w:autoSpaceDE w:val="0"/>
        <w:autoSpaceDN w:val="0"/>
        <w:adjustRightInd w:val="0"/>
        <w:ind w:firstLine="696"/>
        <w:jc w:val="both"/>
        <w:rPr>
          <w:u w:val="single"/>
        </w:rPr>
      </w:pPr>
    </w:p>
    <w:p w:rsidR="002D4493" w:rsidRDefault="002D4493" w:rsidP="00512A02">
      <w:pPr>
        <w:autoSpaceDE w:val="0"/>
        <w:autoSpaceDN w:val="0"/>
        <w:adjustRightInd w:val="0"/>
        <w:ind w:firstLine="696"/>
        <w:jc w:val="both"/>
        <w:rPr>
          <w:u w:val="single"/>
        </w:rPr>
      </w:pPr>
    </w:p>
    <w:p w:rsidR="002D4493" w:rsidRPr="00DC11F5" w:rsidRDefault="002D4493"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D4493" w:rsidRDefault="002D4493" w:rsidP="00512A02">
      <w:pPr>
        <w:autoSpaceDE w:val="0"/>
        <w:autoSpaceDN w:val="0"/>
        <w:adjustRightInd w:val="0"/>
        <w:jc w:val="center"/>
        <w:rPr>
          <w:b/>
        </w:rPr>
      </w:pPr>
    </w:p>
    <w:p w:rsidR="002D4493" w:rsidRDefault="002D4493" w:rsidP="00512A02">
      <w:pPr>
        <w:autoSpaceDE w:val="0"/>
        <w:autoSpaceDN w:val="0"/>
        <w:adjustRightInd w:val="0"/>
        <w:jc w:val="center"/>
        <w:rPr>
          <w:b/>
        </w:rPr>
      </w:pPr>
      <w:r w:rsidRPr="008A7E41">
        <w:rPr>
          <w:b/>
        </w:rPr>
        <w:t>Тест</w:t>
      </w:r>
    </w:p>
    <w:p w:rsidR="002D4493" w:rsidRPr="00241F68" w:rsidRDefault="002D4493" w:rsidP="00512A02">
      <w:r w:rsidRPr="00241F68">
        <w:t>1.Выберите, что из нижеперечисленного относится к признакам классификации проектов:</w:t>
      </w:r>
    </w:p>
    <w:p w:rsidR="002D4493" w:rsidRPr="00241F68" w:rsidRDefault="002D4493" w:rsidP="00512A02">
      <w:r w:rsidRPr="00241F68">
        <w:t>-Применении новых технологий</w:t>
      </w:r>
    </w:p>
    <w:p w:rsidR="002D4493" w:rsidRPr="00241F68" w:rsidRDefault="002D4493" w:rsidP="00512A02">
      <w:r w:rsidRPr="00241F68">
        <w:t>-Основные сферы деятельности, в которых осуществляется проект</w:t>
      </w:r>
    </w:p>
    <w:p w:rsidR="002D4493" w:rsidRPr="00241F68" w:rsidRDefault="002D4493" w:rsidP="00512A02">
      <w:r w:rsidRPr="00241F68">
        <w:t>-Продолжительность периода осуществления проекта</w:t>
      </w:r>
    </w:p>
    <w:p w:rsidR="002D4493" w:rsidRPr="00241F68" w:rsidRDefault="002D4493" w:rsidP="00512A02">
      <w:r w:rsidRPr="00241F68">
        <w:t xml:space="preserve">-Характер предметной области проекта </w:t>
      </w:r>
    </w:p>
    <w:p w:rsidR="002D4493" w:rsidRPr="00241F68" w:rsidRDefault="002D4493" w:rsidP="00512A02"/>
    <w:p w:rsidR="002D4493" w:rsidRPr="00241F68" w:rsidRDefault="002D4493" w:rsidP="00512A02">
      <w:r w:rsidRPr="00241F68">
        <w:t>2.Каким критериям отвечает хорошо сформулированная цель проекта?</w:t>
      </w:r>
    </w:p>
    <w:p w:rsidR="002D4493" w:rsidRPr="00241F68" w:rsidRDefault="002D4493" w:rsidP="00512A02">
      <w:r w:rsidRPr="00241F68">
        <w:t>-Ограниченная</w:t>
      </w:r>
    </w:p>
    <w:p w:rsidR="002D4493" w:rsidRDefault="002D4493" w:rsidP="00512A02">
      <w:r w:rsidRPr="00241F68">
        <w:t>-Однозначно воспринимаемая всеми участниками</w:t>
      </w:r>
    </w:p>
    <w:p w:rsidR="002D4493" w:rsidRPr="00241F68" w:rsidRDefault="002D4493" w:rsidP="00512A02">
      <w:r w:rsidRPr="00241F68">
        <w:t>-Измеримая</w:t>
      </w:r>
    </w:p>
    <w:p w:rsidR="002D4493" w:rsidRPr="00241F68" w:rsidRDefault="002D4493" w:rsidP="00512A02">
      <w:r w:rsidRPr="00241F68">
        <w:t>-Достижимая в заданных условиях</w:t>
      </w:r>
    </w:p>
    <w:p w:rsidR="002D4493" w:rsidRPr="00241F68" w:rsidRDefault="002D4493" w:rsidP="00512A02"/>
    <w:p w:rsidR="002D4493" w:rsidRPr="00241F68" w:rsidRDefault="002D4493" w:rsidP="00512A02">
      <w:r w:rsidRPr="00241F68">
        <w:t>3.Отвечает ли следующая цель критериям SMART?</w:t>
      </w:r>
    </w:p>
    <w:p w:rsidR="002D4493" w:rsidRPr="00241F68" w:rsidRDefault="002D4493" w:rsidP="00512A02">
      <w:r w:rsidRPr="00241F68">
        <w:t>-Да</w:t>
      </w:r>
    </w:p>
    <w:p w:rsidR="002D4493" w:rsidRPr="00241F68" w:rsidRDefault="002D4493" w:rsidP="00512A02">
      <w:r w:rsidRPr="00241F68">
        <w:t>-Нет</w:t>
      </w:r>
    </w:p>
    <w:p w:rsidR="002D4493" w:rsidRPr="00241F68" w:rsidRDefault="002D4493" w:rsidP="00512A02"/>
    <w:p w:rsidR="002D4493" w:rsidRPr="00241F68" w:rsidRDefault="002D4493" w:rsidP="00512A02">
      <w:r w:rsidRPr="00241F68">
        <w:t>4.По масштабу проекты различают:</w:t>
      </w:r>
    </w:p>
    <w:p w:rsidR="002D4493" w:rsidRPr="00241F68" w:rsidRDefault="002D4493" w:rsidP="00512A02">
      <w:r w:rsidRPr="00241F68">
        <w:t>-Мелкие, средние, крупные</w:t>
      </w:r>
    </w:p>
    <w:p w:rsidR="002D4493" w:rsidRPr="00241F68" w:rsidRDefault="002D4493" w:rsidP="00512A02">
      <w:r w:rsidRPr="00241F68">
        <w:t>-Инвестиционные, инновационные, научно-исследовательские</w:t>
      </w:r>
    </w:p>
    <w:p w:rsidR="002D4493" w:rsidRPr="00241F68" w:rsidRDefault="002D4493" w:rsidP="00512A02">
      <w:r w:rsidRPr="00241F68">
        <w:t>-Краткосрочные, среднесрочные, долгосрочные</w:t>
      </w:r>
    </w:p>
    <w:p w:rsidR="002D4493" w:rsidRPr="00241F68" w:rsidRDefault="002D4493" w:rsidP="00512A02"/>
    <w:p w:rsidR="002D4493" w:rsidRPr="00241F68" w:rsidRDefault="002D4493" w:rsidP="00512A02">
      <w:r w:rsidRPr="00241F68">
        <w:t>5.По каким основным сферам деятельности делятся проекты:</w:t>
      </w:r>
    </w:p>
    <w:p w:rsidR="002D4493" w:rsidRPr="00241F68" w:rsidRDefault="002D4493" w:rsidP="00512A02">
      <w:r w:rsidRPr="00241F68">
        <w:t>-Технический</w:t>
      </w:r>
    </w:p>
    <w:p w:rsidR="002D4493" w:rsidRPr="00241F68" w:rsidRDefault="002D4493" w:rsidP="00512A02">
      <w:r w:rsidRPr="00241F68">
        <w:t>-Организационный</w:t>
      </w:r>
    </w:p>
    <w:p w:rsidR="002D4493" w:rsidRPr="00241F68" w:rsidRDefault="002D4493" w:rsidP="00512A02">
      <w:r w:rsidRPr="00241F68">
        <w:t>-Производственный</w:t>
      </w:r>
    </w:p>
    <w:p w:rsidR="002D4493" w:rsidRPr="00241F68" w:rsidRDefault="002D4493" w:rsidP="00512A02">
      <w:r w:rsidRPr="00241F68">
        <w:t>-Социальных</w:t>
      </w:r>
    </w:p>
    <w:p w:rsidR="002D4493" w:rsidRPr="00241F68" w:rsidRDefault="002D4493" w:rsidP="00512A02">
      <w:r w:rsidRPr="00241F68">
        <w:t>-Инвестиционный</w:t>
      </w:r>
    </w:p>
    <w:p w:rsidR="002D4493" w:rsidRPr="00241F68" w:rsidRDefault="002D4493" w:rsidP="00512A02">
      <w:r w:rsidRPr="00241F68">
        <w:t>-Инновационный</w:t>
      </w:r>
    </w:p>
    <w:p w:rsidR="002D4493" w:rsidRPr="00241F68" w:rsidRDefault="002D4493" w:rsidP="00512A02"/>
    <w:p w:rsidR="002D4493" w:rsidRPr="00241F68" w:rsidRDefault="002D4493" w:rsidP="00512A02">
      <w:r w:rsidRPr="00241F68">
        <w:t>6.Купол тысячелетия (TheMillenniumDome) - крупное здание в виде купола, построенное для выставки "MilleniumExperience", приуроченной к празднованию наступления третьего тысячелетия. Какое утверждение верно для данного проекта?</w:t>
      </w:r>
    </w:p>
    <w:p w:rsidR="002D4493" w:rsidRPr="00241F68" w:rsidRDefault="002D4493" w:rsidP="00512A02">
      <w:r w:rsidRPr="00241F68">
        <w:t>-Неуспешный продукт и в целом успешное управление проектом</w:t>
      </w:r>
    </w:p>
    <w:p w:rsidR="002D4493" w:rsidRPr="00241F68" w:rsidRDefault="002D4493" w:rsidP="00512A02">
      <w:r w:rsidRPr="00241F68">
        <w:t>-Успешный продукт и неуспешное управление проектом</w:t>
      </w:r>
    </w:p>
    <w:p w:rsidR="002D4493" w:rsidRPr="00241F68" w:rsidRDefault="002D4493" w:rsidP="00512A02">
      <w:r w:rsidRPr="00241F68">
        <w:t>-Неуспешный продукт и неуспешное управление проектом</w:t>
      </w:r>
    </w:p>
    <w:p w:rsidR="002D4493" w:rsidRPr="00241F68" w:rsidRDefault="002D4493" w:rsidP="00512A02">
      <w:r w:rsidRPr="00241F68">
        <w:t>-Успешный продукт и в целом успешное управление проектом</w:t>
      </w:r>
    </w:p>
    <w:p w:rsidR="002D4493" w:rsidRPr="00241F68" w:rsidRDefault="002D4493" w:rsidP="00512A02"/>
    <w:p w:rsidR="002D4493" w:rsidRPr="00241F68" w:rsidRDefault="002D4493" w:rsidP="00512A02">
      <w:r w:rsidRPr="00241F68">
        <w:t>7. Какие из перечисленных видов деятельности относятся к проектной деятельности?</w:t>
      </w:r>
    </w:p>
    <w:p w:rsidR="002D4493" w:rsidRPr="00241F68" w:rsidRDefault="002D4493" w:rsidP="00512A02">
      <w:r w:rsidRPr="00241F68">
        <w:t>-Написание технического задания</w:t>
      </w:r>
    </w:p>
    <w:p w:rsidR="002D4493" w:rsidRPr="00241F68" w:rsidRDefault="002D4493" w:rsidP="00512A02">
      <w:r w:rsidRPr="00241F68">
        <w:t>-Ведения занятий по английскому языку в аудитории</w:t>
      </w:r>
    </w:p>
    <w:p w:rsidR="002D4493" w:rsidRPr="00241F68" w:rsidRDefault="002D4493" w:rsidP="00512A02">
      <w:r w:rsidRPr="00241F68">
        <w:t>-Организация учений по пожарной безопасности</w:t>
      </w:r>
    </w:p>
    <w:p w:rsidR="002D4493" w:rsidRPr="00241F68" w:rsidRDefault="002D4493" w:rsidP="00512A02">
      <w:r w:rsidRPr="00241F68">
        <w:t>-Ремонт стиральной машины</w:t>
      </w:r>
    </w:p>
    <w:p w:rsidR="002D4493" w:rsidRPr="00241F68" w:rsidRDefault="002D4493" w:rsidP="00512A02">
      <w:r w:rsidRPr="00241F68">
        <w:t>-Строительство дачного дома</w:t>
      </w:r>
    </w:p>
    <w:p w:rsidR="002D4493" w:rsidRPr="00241F68" w:rsidRDefault="002D4493" w:rsidP="00512A02"/>
    <w:p w:rsidR="002D4493" w:rsidRPr="00241F68" w:rsidRDefault="002D4493" w:rsidP="00512A02">
      <w:r w:rsidRPr="00241F68">
        <w:t>8.Какие из перечисленных видов деятельности относятся к операционной деятельности?</w:t>
      </w:r>
    </w:p>
    <w:p w:rsidR="002D4493" w:rsidRPr="00241F68" w:rsidRDefault="002D4493" w:rsidP="00512A02">
      <w:r w:rsidRPr="00241F68">
        <w:t>-Разработка программного продукта</w:t>
      </w:r>
    </w:p>
    <w:p w:rsidR="002D4493" w:rsidRPr="00241F68" w:rsidRDefault="002D4493" w:rsidP="00512A02">
      <w:r w:rsidRPr="00241F68">
        <w:t>-Изучение технических терминов</w:t>
      </w:r>
    </w:p>
    <w:p w:rsidR="002D4493" w:rsidRPr="00241F68" w:rsidRDefault="002D4493" w:rsidP="00512A02">
      <w:r w:rsidRPr="00241F68">
        <w:t>-Написание программного кода</w:t>
      </w:r>
    </w:p>
    <w:p w:rsidR="002D4493" w:rsidRPr="00241F68" w:rsidRDefault="002D4493" w:rsidP="00512A02">
      <w:r w:rsidRPr="00241F68">
        <w:t>-Разработка мастер-класса по съемке короткометражных фильмов</w:t>
      </w:r>
    </w:p>
    <w:p w:rsidR="002D4493" w:rsidRPr="00241F68" w:rsidRDefault="002D4493" w:rsidP="00512A02">
      <w:r w:rsidRPr="00241F68">
        <w:t>-Обслуживание клиентов</w:t>
      </w:r>
    </w:p>
    <w:p w:rsidR="002D4493" w:rsidRPr="00241F68" w:rsidRDefault="002D4493" w:rsidP="00512A02">
      <w:r w:rsidRPr="00241F68">
        <w:t>-Чтение лекций</w:t>
      </w:r>
    </w:p>
    <w:p w:rsidR="002D4493" w:rsidRPr="00241F68" w:rsidRDefault="002D4493" w:rsidP="00512A02"/>
    <w:p w:rsidR="002D4493" w:rsidRPr="00241F68" w:rsidRDefault="002D4493" w:rsidP="00512A02">
      <w:r w:rsidRPr="00241F68">
        <w:t>9.Определите, какая из следующих ролей лишняя:</w:t>
      </w:r>
    </w:p>
    <w:p w:rsidR="002D4493" w:rsidRPr="00241F68" w:rsidRDefault="002D4493" w:rsidP="00512A02">
      <w:r w:rsidRPr="00241F68">
        <w:t>-Руководитель проект</w:t>
      </w:r>
    </w:p>
    <w:p w:rsidR="002D4493" w:rsidRPr="00241F68" w:rsidRDefault="002D4493" w:rsidP="00512A02">
      <w:r w:rsidRPr="00241F68">
        <w:t>-Копирайтер</w:t>
      </w:r>
    </w:p>
    <w:p w:rsidR="002D4493" w:rsidRPr="00241F68" w:rsidRDefault="002D4493" w:rsidP="00512A02">
      <w:r w:rsidRPr="00241F68">
        <w:t>-Технический писатель</w:t>
      </w:r>
    </w:p>
    <w:p w:rsidR="002D4493" w:rsidRPr="00241F68" w:rsidRDefault="002D4493" w:rsidP="00512A02">
      <w:r w:rsidRPr="00241F68">
        <w:t>-Вдохновитель</w:t>
      </w:r>
    </w:p>
    <w:p w:rsidR="002D4493" w:rsidRPr="00241F68" w:rsidRDefault="002D4493" w:rsidP="00512A02">
      <w:r w:rsidRPr="00241F68">
        <w:t>-Системный аналитик</w:t>
      </w:r>
    </w:p>
    <w:p w:rsidR="002D4493" w:rsidRPr="00241F68" w:rsidRDefault="002D4493" w:rsidP="00512A02"/>
    <w:p w:rsidR="002D4493" w:rsidRPr="00241F68" w:rsidRDefault="002D4493" w:rsidP="00512A02">
      <w:r w:rsidRPr="00241F68">
        <w:t>10.Что определяет матрица ответственности?</w:t>
      </w:r>
    </w:p>
    <w:p w:rsidR="002D4493" w:rsidRPr="00241F68" w:rsidRDefault="002D4493" w:rsidP="00512A02">
      <w:r w:rsidRPr="00241F68">
        <w:t>-Степень ответственности участников за выполнение работ проекта</w:t>
      </w:r>
    </w:p>
    <w:p w:rsidR="002D4493" w:rsidRPr="00241F68" w:rsidRDefault="002D4493" w:rsidP="00512A02">
      <w:r w:rsidRPr="00241F68">
        <w:t>-Роли, на которые нужно назначить самых ответственных сотрудников</w:t>
      </w:r>
    </w:p>
    <w:p w:rsidR="002D4493" w:rsidRPr="00241F68" w:rsidRDefault="002D4493" w:rsidP="00512A02">
      <w:r w:rsidRPr="00241F68">
        <w:t>-Наиболее важные работы проекта</w:t>
      </w:r>
    </w:p>
    <w:p w:rsidR="002D4493" w:rsidRPr="00241F68" w:rsidRDefault="002D4493" w:rsidP="00512A02">
      <w:r w:rsidRPr="00241F68">
        <w:t>-Работы, к выполнению которых нужно отнестись наиболее ответственно</w:t>
      </w:r>
    </w:p>
    <w:p w:rsidR="002D4493" w:rsidRPr="00241F68" w:rsidRDefault="002D4493" w:rsidP="00512A02"/>
    <w:p w:rsidR="002D4493" w:rsidRPr="00241F68" w:rsidRDefault="002D4493" w:rsidP="00512A02">
      <w:r w:rsidRPr="00241F68">
        <w:t>11.Какое из определений термина "Команда проекта" верно?</w:t>
      </w:r>
    </w:p>
    <w:p w:rsidR="002D4493" w:rsidRPr="00241F68" w:rsidRDefault="002D4493" w:rsidP="00512A02">
      <w:r w:rsidRPr="00241F68">
        <w:t>-Руководители проекта со стороны Заказчика и Исполнителя</w:t>
      </w:r>
    </w:p>
    <w:p w:rsidR="002D4493" w:rsidRPr="00241F68" w:rsidRDefault="002D4493" w:rsidP="00512A02">
      <w:r w:rsidRPr="00241F68">
        <w:t>-Физические и/или юридические лица, которые непосредственно вовлечены в реализацию проекта</w:t>
      </w:r>
    </w:p>
    <w:p w:rsidR="002D4493" w:rsidRPr="00241F68" w:rsidRDefault="002D4493" w:rsidP="00512A02">
      <w:r w:rsidRPr="00241F68">
        <w:t>-Временно рабочая группа, выполняющая работы по проекту и ответственная перед Руководителем проекта за их выполнение</w:t>
      </w:r>
    </w:p>
    <w:p w:rsidR="002D4493" w:rsidRPr="00241F68" w:rsidRDefault="002D4493" w:rsidP="00512A02"/>
    <w:p w:rsidR="002D4493" w:rsidRPr="00241F68" w:rsidRDefault="002D4493"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2D4493" w:rsidRPr="00241F68" w:rsidRDefault="002D4493" w:rsidP="00512A02">
      <w:r w:rsidRPr="00241F68">
        <w:t>-Верно</w:t>
      </w:r>
    </w:p>
    <w:p w:rsidR="002D4493" w:rsidRPr="00241F68" w:rsidRDefault="002D4493" w:rsidP="00512A02">
      <w:r w:rsidRPr="00241F68">
        <w:t>-Неверно</w:t>
      </w:r>
    </w:p>
    <w:p w:rsidR="002D4493" w:rsidRPr="00241F68" w:rsidRDefault="002D4493" w:rsidP="00512A02"/>
    <w:p w:rsidR="002D4493" w:rsidRPr="00241F68" w:rsidRDefault="002D4493"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2D4493" w:rsidRPr="00241F68" w:rsidRDefault="002D4493" w:rsidP="00512A02">
      <w:r w:rsidRPr="00241F68">
        <w:t>-Верно</w:t>
      </w:r>
    </w:p>
    <w:p w:rsidR="002D4493" w:rsidRPr="00241F68" w:rsidRDefault="002D4493" w:rsidP="00512A02">
      <w:r w:rsidRPr="00241F68">
        <w:t>-Неверно</w:t>
      </w:r>
    </w:p>
    <w:p w:rsidR="002D4493" w:rsidRPr="00241F68" w:rsidRDefault="002D4493" w:rsidP="00512A02"/>
    <w:p w:rsidR="002D4493" w:rsidRPr="00241F68" w:rsidRDefault="002D4493" w:rsidP="00512A02">
      <w:r w:rsidRPr="00241F68">
        <w:t>14.Для чего используется методика RACI?</w:t>
      </w:r>
    </w:p>
    <w:p w:rsidR="002D4493" w:rsidRPr="00241F68" w:rsidRDefault="002D4493" w:rsidP="00512A02">
      <w:r w:rsidRPr="00241F68">
        <w:t>-Для оценки эффективности команды проекта</w:t>
      </w:r>
    </w:p>
    <w:p w:rsidR="002D4493" w:rsidRPr="00241F68" w:rsidRDefault="002D4493" w:rsidP="00512A02">
      <w:r w:rsidRPr="00241F68">
        <w:t>-Для составления матрицы ответственности</w:t>
      </w:r>
    </w:p>
    <w:p w:rsidR="002D4493" w:rsidRPr="00241F68" w:rsidRDefault="002D4493" w:rsidP="00512A02">
      <w:r w:rsidRPr="00241F68">
        <w:t>-Для распределения ролей в команде согласно методике Белбина</w:t>
      </w:r>
    </w:p>
    <w:p w:rsidR="002D4493" w:rsidRPr="00241F68" w:rsidRDefault="002D4493" w:rsidP="00512A02">
      <w:r w:rsidRPr="00241F68">
        <w:t>-Для формирования состава команды проекта</w:t>
      </w:r>
    </w:p>
    <w:p w:rsidR="002D4493" w:rsidRPr="00241F68" w:rsidRDefault="002D4493" w:rsidP="00512A02"/>
    <w:p w:rsidR="002D4493" w:rsidRPr="00241F68" w:rsidRDefault="002D4493" w:rsidP="00512A02">
      <w:r w:rsidRPr="00241F68">
        <w:t>15.Укажите, что относится к понятию "коммуникации в проекте":</w:t>
      </w:r>
    </w:p>
    <w:p w:rsidR="002D4493" w:rsidRPr="00241F68" w:rsidRDefault="002D4493" w:rsidP="00512A02">
      <w:r w:rsidRPr="00241F68">
        <w:t>-телефонные звонки исполнителю проекта</w:t>
      </w:r>
    </w:p>
    <w:p w:rsidR="002D4493" w:rsidRPr="00241F68" w:rsidRDefault="002D4493" w:rsidP="00512A02">
      <w:r w:rsidRPr="00241F68">
        <w:t>-совещания</w:t>
      </w:r>
    </w:p>
    <w:p w:rsidR="002D4493" w:rsidRPr="00241F68" w:rsidRDefault="002D4493" w:rsidP="00512A02">
      <w:r w:rsidRPr="00241F68">
        <w:t>-разговор с заказчиком</w:t>
      </w:r>
    </w:p>
    <w:p w:rsidR="002D4493" w:rsidRPr="00241F68" w:rsidRDefault="002D4493" w:rsidP="00512A02">
      <w:r w:rsidRPr="00241F68">
        <w:t>-Сайт компании заказчика</w:t>
      </w:r>
    </w:p>
    <w:p w:rsidR="002D4493" w:rsidRPr="00241F68" w:rsidRDefault="002D4493" w:rsidP="00512A02"/>
    <w:p w:rsidR="002D4493" w:rsidRPr="00241F68" w:rsidRDefault="002D4493" w:rsidP="00512A02">
      <w:r w:rsidRPr="00241F68">
        <w:t>16.Верно ли данное утверждение: "Взаимодействие между Исполнителями и Заказчиком является частью коммуникаций в проекте?"</w:t>
      </w:r>
    </w:p>
    <w:p w:rsidR="002D4493" w:rsidRPr="00241F68" w:rsidRDefault="002D4493" w:rsidP="00512A02">
      <w:r w:rsidRPr="00241F68">
        <w:t>-Верно</w:t>
      </w:r>
    </w:p>
    <w:p w:rsidR="002D4493" w:rsidRPr="00241F68" w:rsidRDefault="002D4493" w:rsidP="00512A02">
      <w:r w:rsidRPr="00241F68">
        <w:t>-Неверно</w:t>
      </w:r>
    </w:p>
    <w:p w:rsidR="002D4493" w:rsidRPr="00241F68" w:rsidRDefault="002D4493" w:rsidP="00512A02"/>
    <w:p w:rsidR="002D4493" w:rsidRPr="00241F68" w:rsidRDefault="002D4493"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D4493" w:rsidRPr="00241F68" w:rsidRDefault="002D4493" w:rsidP="00512A02">
      <w:r w:rsidRPr="00241F68">
        <w:t>-Верно</w:t>
      </w:r>
    </w:p>
    <w:p w:rsidR="002D4493" w:rsidRPr="00241F68" w:rsidRDefault="002D4493" w:rsidP="00512A02">
      <w:r w:rsidRPr="00241F68">
        <w:t xml:space="preserve">-Неверно </w:t>
      </w:r>
    </w:p>
    <w:p w:rsidR="002D4493" w:rsidRPr="00241F68" w:rsidRDefault="002D4493" w:rsidP="00512A02"/>
    <w:p w:rsidR="002D4493" w:rsidRPr="00241F68" w:rsidRDefault="002D4493"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D4493" w:rsidRPr="00241F68" w:rsidRDefault="002D4493" w:rsidP="00512A02">
      <w:r w:rsidRPr="00241F68">
        <w:t>-План коммуникаций</w:t>
      </w:r>
    </w:p>
    <w:p w:rsidR="002D4493" w:rsidRPr="00241F68" w:rsidRDefault="002D4493" w:rsidP="00512A02">
      <w:r w:rsidRPr="00241F68">
        <w:t>-Распределение ролей</w:t>
      </w:r>
    </w:p>
    <w:p w:rsidR="002D4493" w:rsidRPr="00241F68" w:rsidRDefault="002D4493" w:rsidP="00512A02">
      <w:r w:rsidRPr="00241F68">
        <w:t>-План настройки коммуникаций команды</w:t>
      </w:r>
    </w:p>
    <w:p w:rsidR="002D4493" w:rsidRPr="00241F68" w:rsidRDefault="002D4493" w:rsidP="00512A02">
      <w:r w:rsidRPr="00241F68">
        <w:t>-Матрица ответственности</w:t>
      </w:r>
    </w:p>
    <w:p w:rsidR="002D4493" w:rsidRPr="00241F68" w:rsidRDefault="002D4493" w:rsidP="00512A02"/>
    <w:p w:rsidR="002D4493" w:rsidRPr="00241F68" w:rsidRDefault="002D4493" w:rsidP="00512A02">
      <w:r w:rsidRPr="00241F68">
        <w:t>19.Что включает типовая система управления:</w:t>
      </w:r>
    </w:p>
    <w:p w:rsidR="002D4493" w:rsidRPr="00241F68" w:rsidRDefault="002D4493" w:rsidP="00512A02">
      <w:r w:rsidRPr="00241F68">
        <w:t>-Аппаратно-программный комплекс поддержки коммуникаций</w:t>
      </w:r>
    </w:p>
    <w:p w:rsidR="002D4493" w:rsidRPr="00241F68" w:rsidRDefault="002D4493" w:rsidP="00512A02">
      <w:r w:rsidRPr="00241F68">
        <w:t>-Организационная структура и роли в проекте</w:t>
      </w:r>
    </w:p>
    <w:p w:rsidR="002D4493" w:rsidRPr="00241F68" w:rsidRDefault="002D4493" w:rsidP="00512A02">
      <w:r w:rsidRPr="00241F68">
        <w:t>-Информационная система сопровождения проекта</w:t>
      </w:r>
    </w:p>
    <w:p w:rsidR="002D4493" w:rsidRPr="00241F68" w:rsidRDefault="002D4493" w:rsidP="00512A02"/>
    <w:p w:rsidR="002D4493" w:rsidRPr="00241F68" w:rsidRDefault="002D4493" w:rsidP="00512A02">
      <w:r w:rsidRPr="00241F68">
        <w:t>20.Выберите, что из перечисленного входит в план коммуникаций:</w:t>
      </w:r>
    </w:p>
    <w:p w:rsidR="002D4493" w:rsidRPr="00241F68" w:rsidRDefault="002D4493" w:rsidP="00512A02">
      <w:r w:rsidRPr="00241F68">
        <w:t>-Распределение ответственности участников за задачи проекта</w:t>
      </w:r>
    </w:p>
    <w:p w:rsidR="002D4493" w:rsidRPr="00241F68" w:rsidRDefault="002D4493" w:rsidP="00512A02">
      <w:r w:rsidRPr="00241F68">
        <w:t>-План работ по проекту</w:t>
      </w:r>
    </w:p>
    <w:p w:rsidR="002D4493" w:rsidRPr="00241F68" w:rsidRDefault="002D4493" w:rsidP="00512A02">
      <w:r w:rsidRPr="00241F68">
        <w:t>-Перечень информационных каналов взаимодействия участников</w:t>
      </w:r>
    </w:p>
    <w:p w:rsidR="002D4493" w:rsidRPr="00241F68" w:rsidRDefault="002D4493" w:rsidP="00512A02">
      <w:r w:rsidRPr="00241F68">
        <w:t>-Перечень регулярных совещаний</w:t>
      </w:r>
    </w:p>
    <w:p w:rsidR="002D4493" w:rsidRDefault="002D4493" w:rsidP="00512A02">
      <w:pPr>
        <w:autoSpaceDE w:val="0"/>
        <w:autoSpaceDN w:val="0"/>
        <w:adjustRightInd w:val="0"/>
        <w:rPr>
          <w:b/>
          <w:bCs/>
        </w:rPr>
      </w:pPr>
    </w:p>
    <w:p w:rsidR="002D4493" w:rsidRPr="00DC11F5" w:rsidRDefault="002D4493"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2D4493" w:rsidRDefault="002D4493" w:rsidP="00512A02">
      <w:pPr>
        <w:autoSpaceDE w:val="0"/>
        <w:autoSpaceDN w:val="0"/>
        <w:adjustRightInd w:val="0"/>
        <w:jc w:val="center"/>
        <w:rPr>
          <w:b/>
          <w:bCs/>
        </w:rPr>
      </w:pPr>
    </w:p>
    <w:p w:rsidR="002D4493" w:rsidRPr="00A20021" w:rsidRDefault="002D4493" w:rsidP="00512A02">
      <w:pPr>
        <w:autoSpaceDE w:val="0"/>
        <w:autoSpaceDN w:val="0"/>
        <w:adjustRightInd w:val="0"/>
        <w:jc w:val="both"/>
      </w:pPr>
      <w:r w:rsidRPr="00A20021">
        <w:t>1.</w:t>
      </w:r>
      <w:r w:rsidRPr="00A20021">
        <w:tab/>
        <w:t xml:space="preserve">Назовите этапы проектной деятельности </w:t>
      </w:r>
    </w:p>
    <w:p w:rsidR="002D4493" w:rsidRPr="00A20021" w:rsidRDefault="002D4493" w:rsidP="00512A02">
      <w:pPr>
        <w:autoSpaceDE w:val="0"/>
        <w:autoSpaceDN w:val="0"/>
        <w:adjustRightInd w:val="0"/>
        <w:jc w:val="both"/>
      </w:pPr>
      <w:r w:rsidRPr="00A20021">
        <w:t>2.</w:t>
      </w:r>
      <w:r w:rsidRPr="00A20021">
        <w:tab/>
        <w:t xml:space="preserve">Классификация проектов </w:t>
      </w:r>
    </w:p>
    <w:p w:rsidR="002D4493" w:rsidRPr="00A20021" w:rsidRDefault="002D4493"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2D4493" w:rsidRPr="00A20021" w:rsidRDefault="002D4493" w:rsidP="00512A02">
      <w:pPr>
        <w:autoSpaceDE w:val="0"/>
        <w:autoSpaceDN w:val="0"/>
        <w:adjustRightInd w:val="0"/>
        <w:jc w:val="both"/>
      </w:pPr>
      <w:r w:rsidRPr="00A20021">
        <w:t>4.</w:t>
      </w:r>
      <w:r w:rsidRPr="00A20021">
        <w:tab/>
        <w:t>Система управления коммуникациями в проекте.</w:t>
      </w:r>
    </w:p>
    <w:p w:rsidR="002D4493" w:rsidRPr="00A20021" w:rsidRDefault="002D4493" w:rsidP="00512A02">
      <w:pPr>
        <w:autoSpaceDE w:val="0"/>
        <w:autoSpaceDN w:val="0"/>
        <w:adjustRightInd w:val="0"/>
        <w:jc w:val="both"/>
      </w:pPr>
      <w:r w:rsidRPr="00A20021">
        <w:t>5.</w:t>
      </w:r>
      <w:r w:rsidRPr="00A20021">
        <w:tab/>
        <w:t>Критерии эффективных коммуникаций</w:t>
      </w:r>
    </w:p>
    <w:p w:rsidR="002D4493" w:rsidRPr="00A20021" w:rsidRDefault="002D4493" w:rsidP="00512A02">
      <w:pPr>
        <w:autoSpaceDE w:val="0"/>
        <w:autoSpaceDN w:val="0"/>
        <w:adjustRightInd w:val="0"/>
        <w:jc w:val="both"/>
      </w:pPr>
      <w:r w:rsidRPr="00A20021">
        <w:t>6.</w:t>
      </w:r>
      <w:r w:rsidRPr="00A20021">
        <w:tab/>
        <w:t xml:space="preserve">Способы генерации идей. </w:t>
      </w:r>
    </w:p>
    <w:p w:rsidR="002D4493" w:rsidRPr="00A20021" w:rsidRDefault="002D4493" w:rsidP="00512A02">
      <w:pPr>
        <w:autoSpaceDE w:val="0"/>
        <w:autoSpaceDN w:val="0"/>
        <w:adjustRightInd w:val="0"/>
        <w:jc w:val="both"/>
      </w:pPr>
      <w:r w:rsidRPr="00A20021">
        <w:t>7.</w:t>
      </w:r>
      <w:r w:rsidRPr="00A20021">
        <w:tab/>
        <w:t>Образ продукта. Прототип.  Какие бывают прототипы?</w:t>
      </w:r>
    </w:p>
    <w:p w:rsidR="002D4493" w:rsidRPr="00A20021" w:rsidRDefault="002D4493"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2D4493" w:rsidRPr="00A20021" w:rsidRDefault="002D4493"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2D4493" w:rsidRPr="00A20021" w:rsidRDefault="002D4493" w:rsidP="00512A02">
      <w:pPr>
        <w:autoSpaceDE w:val="0"/>
        <w:autoSpaceDN w:val="0"/>
        <w:adjustRightInd w:val="0"/>
        <w:jc w:val="both"/>
      </w:pPr>
      <w:r w:rsidRPr="00A20021">
        <w:t>10.</w:t>
      </w:r>
      <w:r w:rsidRPr="00A20021">
        <w:tab/>
        <w:t>Как представить материал аудитории</w:t>
      </w:r>
    </w:p>
    <w:p w:rsidR="002D4493" w:rsidRPr="00A20021" w:rsidRDefault="002D4493"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2D4493" w:rsidRPr="00A20021" w:rsidRDefault="002D4493"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2D4493" w:rsidRPr="00A20021" w:rsidRDefault="002D4493" w:rsidP="00512A02">
      <w:pPr>
        <w:autoSpaceDE w:val="0"/>
        <w:autoSpaceDN w:val="0"/>
        <w:adjustRightInd w:val="0"/>
        <w:jc w:val="both"/>
      </w:pPr>
      <w:r w:rsidRPr="00A20021">
        <w:t>13.</w:t>
      </w:r>
      <w:r w:rsidRPr="00A20021">
        <w:tab/>
        <w:t xml:space="preserve">Методы выявления требований к проекту </w:t>
      </w:r>
    </w:p>
    <w:p w:rsidR="002D4493" w:rsidRPr="00A20021" w:rsidRDefault="002D4493" w:rsidP="00512A02">
      <w:pPr>
        <w:autoSpaceDE w:val="0"/>
        <w:autoSpaceDN w:val="0"/>
        <w:adjustRightInd w:val="0"/>
        <w:jc w:val="both"/>
      </w:pPr>
      <w:r w:rsidRPr="00A20021">
        <w:t>14.</w:t>
      </w:r>
      <w:r w:rsidRPr="00A20021">
        <w:tab/>
        <w:t xml:space="preserve">Структура жизненного цикла проекта </w:t>
      </w:r>
    </w:p>
    <w:p w:rsidR="002D4493" w:rsidRPr="00A20021" w:rsidRDefault="002D4493" w:rsidP="00512A02">
      <w:pPr>
        <w:autoSpaceDE w:val="0"/>
        <w:autoSpaceDN w:val="0"/>
        <w:adjustRightInd w:val="0"/>
        <w:jc w:val="both"/>
      </w:pPr>
      <w:r w:rsidRPr="00A20021">
        <w:t>15.</w:t>
      </w:r>
      <w:r w:rsidRPr="00A20021">
        <w:tab/>
        <w:t>Виды жизненных циклов проектов.</w:t>
      </w:r>
    </w:p>
    <w:p w:rsidR="002D4493" w:rsidRPr="00A20021" w:rsidRDefault="002D4493" w:rsidP="00512A02">
      <w:pPr>
        <w:autoSpaceDE w:val="0"/>
        <w:autoSpaceDN w:val="0"/>
        <w:adjustRightInd w:val="0"/>
        <w:jc w:val="both"/>
      </w:pPr>
      <w:r w:rsidRPr="00A20021">
        <w:t>16.</w:t>
      </w:r>
      <w:r w:rsidRPr="00A20021">
        <w:tab/>
        <w:t xml:space="preserve">Календарный план проекта. </w:t>
      </w:r>
    </w:p>
    <w:p w:rsidR="002D4493" w:rsidRPr="00A20021" w:rsidRDefault="002D4493" w:rsidP="00512A02">
      <w:pPr>
        <w:autoSpaceDE w:val="0"/>
        <w:autoSpaceDN w:val="0"/>
        <w:adjustRightInd w:val="0"/>
        <w:jc w:val="both"/>
      </w:pPr>
      <w:r w:rsidRPr="00A20021">
        <w:t>17.</w:t>
      </w:r>
      <w:r w:rsidRPr="00A20021">
        <w:tab/>
        <w:t xml:space="preserve">Шаги по разработке календарного плана. </w:t>
      </w:r>
    </w:p>
    <w:p w:rsidR="002D4493" w:rsidRPr="00A20021" w:rsidRDefault="002D4493" w:rsidP="00512A02">
      <w:pPr>
        <w:autoSpaceDE w:val="0"/>
        <w:autoSpaceDN w:val="0"/>
        <w:adjustRightInd w:val="0"/>
        <w:jc w:val="both"/>
      </w:pPr>
      <w:r w:rsidRPr="00A20021">
        <w:t>18.</w:t>
      </w:r>
      <w:r w:rsidRPr="00A20021">
        <w:tab/>
        <w:t>Формы представления календарного плана</w:t>
      </w:r>
    </w:p>
    <w:p w:rsidR="002D4493" w:rsidRPr="00A20021" w:rsidRDefault="002D4493"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2D4493" w:rsidRPr="00A20021" w:rsidRDefault="002D4493" w:rsidP="00512A02">
      <w:pPr>
        <w:autoSpaceDE w:val="0"/>
        <w:autoSpaceDN w:val="0"/>
        <w:adjustRightInd w:val="0"/>
        <w:jc w:val="both"/>
      </w:pPr>
      <w:r w:rsidRPr="00A20021">
        <w:t>20.</w:t>
      </w:r>
      <w:r w:rsidRPr="00A20021">
        <w:tab/>
        <w:t>Оценка стоимости проекта.</w:t>
      </w:r>
    </w:p>
    <w:p w:rsidR="002D4493" w:rsidRPr="00A20021" w:rsidRDefault="002D4493" w:rsidP="00512A02">
      <w:pPr>
        <w:autoSpaceDE w:val="0"/>
        <w:autoSpaceDN w:val="0"/>
        <w:adjustRightInd w:val="0"/>
        <w:jc w:val="both"/>
      </w:pPr>
      <w:r w:rsidRPr="00A20021">
        <w:t>21.</w:t>
      </w:r>
      <w:r w:rsidRPr="00A20021">
        <w:tab/>
        <w:t xml:space="preserve">Классификация рисков. </w:t>
      </w:r>
    </w:p>
    <w:p w:rsidR="002D4493" w:rsidRPr="00A20021" w:rsidRDefault="002D4493" w:rsidP="00512A02">
      <w:pPr>
        <w:autoSpaceDE w:val="0"/>
        <w:autoSpaceDN w:val="0"/>
        <w:adjustRightInd w:val="0"/>
        <w:jc w:val="both"/>
      </w:pPr>
      <w:r w:rsidRPr="00A20021">
        <w:t>22.</w:t>
      </w:r>
      <w:r w:rsidRPr="00A20021">
        <w:tab/>
        <w:t xml:space="preserve">Управление рисками. </w:t>
      </w:r>
    </w:p>
    <w:p w:rsidR="002D4493" w:rsidRPr="00A20021" w:rsidRDefault="002D4493" w:rsidP="00512A02">
      <w:pPr>
        <w:autoSpaceDE w:val="0"/>
        <w:autoSpaceDN w:val="0"/>
        <w:adjustRightInd w:val="0"/>
        <w:jc w:val="both"/>
      </w:pPr>
      <w:r w:rsidRPr="00A20021">
        <w:t>23.</w:t>
      </w:r>
      <w:r w:rsidRPr="00A20021">
        <w:tab/>
        <w:t xml:space="preserve">Выявление (идентификация) рисков. </w:t>
      </w:r>
    </w:p>
    <w:p w:rsidR="002D4493" w:rsidRPr="00A20021" w:rsidRDefault="002D4493" w:rsidP="00512A02">
      <w:pPr>
        <w:autoSpaceDE w:val="0"/>
        <w:autoSpaceDN w:val="0"/>
        <w:adjustRightInd w:val="0"/>
        <w:jc w:val="both"/>
      </w:pPr>
      <w:r w:rsidRPr="00A20021">
        <w:t>24.</w:t>
      </w:r>
      <w:r w:rsidRPr="00A20021">
        <w:tab/>
        <w:t xml:space="preserve">Оценка рисков. </w:t>
      </w:r>
    </w:p>
    <w:p w:rsidR="002D4493" w:rsidRPr="00A20021" w:rsidRDefault="002D4493" w:rsidP="00512A02">
      <w:pPr>
        <w:autoSpaceDE w:val="0"/>
        <w:autoSpaceDN w:val="0"/>
        <w:adjustRightInd w:val="0"/>
        <w:jc w:val="both"/>
      </w:pPr>
      <w:r w:rsidRPr="00A20021">
        <w:t>25.</w:t>
      </w:r>
      <w:r w:rsidRPr="00A20021">
        <w:tab/>
        <w:t>Планирование мероприятий по предотвращению рисков</w:t>
      </w:r>
    </w:p>
    <w:p w:rsidR="002D4493" w:rsidRPr="00A20021" w:rsidRDefault="002D4493" w:rsidP="00512A02">
      <w:pPr>
        <w:autoSpaceDE w:val="0"/>
        <w:autoSpaceDN w:val="0"/>
        <w:adjustRightInd w:val="0"/>
        <w:jc w:val="both"/>
      </w:pPr>
      <w:r w:rsidRPr="00A20021">
        <w:t>26.</w:t>
      </w:r>
      <w:r w:rsidRPr="00A20021">
        <w:tab/>
        <w:t xml:space="preserve">Управление проектами. </w:t>
      </w:r>
    </w:p>
    <w:p w:rsidR="002D4493" w:rsidRPr="00A20021" w:rsidRDefault="002D4493" w:rsidP="00512A02">
      <w:pPr>
        <w:autoSpaceDE w:val="0"/>
        <w:autoSpaceDN w:val="0"/>
        <w:adjustRightInd w:val="0"/>
        <w:jc w:val="both"/>
      </w:pPr>
      <w:r w:rsidRPr="00A20021">
        <w:t>27.</w:t>
      </w:r>
      <w:r w:rsidRPr="00A20021">
        <w:tab/>
        <w:t xml:space="preserve">Методы управления проектами. </w:t>
      </w:r>
    </w:p>
    <w:p w:rsidR="002D4493" w:rsidRPr="00A20021" w:rsidRDefault="002D4493" w:rsidP="00512A02">
      <w:pPr>
        <w:autoSpaceDE w:val="0"/>
        <w:autoSpaceDN w:val="0"/>
        <w:adjustRightInd w:val="0"/>
        <w:jc w:val="both"/>
      </w:pPr>
      <w:r w:rsidRPr="00A20021">
        <w:t>28.</w:t>
      </w:r>
      <w:r w:rsidRPr="00A20021">
        <w:tab/>
        <w:t xml:space="preserve">Классическое проектное управление. </w:t>
      </w:r>
    </w:p>
    <w:p w:rsidR="002D4493" w:rsidRPr="00A20021" w:rsidRDefault="002D4493" w:rsidP="00512A02">
      <w:pPr>
        <w:autoSpaceDE w:val="0"/>
        <w:autoSpaceDN w:val="0"/>
        <w:adjustRightInd w:val="0"/>
        <w:jc w:val="both"/>
      </w:pPr>
      <w:r w:rsidRPr="00A20021">
        <w:t>29.</w:t>
      </w:r>
      <w:r w:rsidRPr="00A20021">
        <w:tab/>
        <w:t>Agile. Scrum. Lean. Kanban.</w:t>
      </w:r>
    </w:p>
    <w:p w:rsidR="002D4493" w:rsidRPr="00A20021" w:rsidRDefault="002D4493" w:rsidP="00512A02">
      <w:pPr>
        <w:autoSpaceDE w:val="0"/>
        <w:autoSpaceDN w:val="0"/>
        <w:adjustRightInd w:val="0"/>
        <w:jc w:val="both"/>
      </w:pPr>
      <w:r w:rsidRPr="00A20021">
        <w:t>30.</w:t>
      </w:r>
      <w:r w:rsidRPr="00A20021">
        <w:tab/>
        <w:t xml:space="preserve">Мониторинг и контроль. </w:t>
      </w:r>
    </w:p>
    <w:p w:rsidR="002D4493" w:rsidRPr="00A20021" w:rsidRDefault="002D4493" w:rsidP="00512A02">
      <w:pPr>
        <w:autoSpaceDE w:val="0"/>
        <w:autoSpaceDN w:val="0"/>
        <w:adjustRightInd w:val="0"/>
        <w:jc w:val="both"/>
      </w:pPr>
      <w:r w:rsidRPr="00A20021">
        <w:t>31.</w:t>
      </w:r>
      <w:r w:rsidRPr="00A20021">
        <w:tab/>
        <w:t>Какие действия предпринимаются на этапе реализации?</w:t>
      </w:r>
    </w:p>
    <w:p w:rsidR="002D4493" w:rsidRPr="00A20021" w:rsidRDefault="002D4493" w:rsidP="00512A02">
      <w:pPr>
        <w:autoSpaceDE w:val="0"/>
        <w:autoSpaceDN w:val="0"/>
        <w:adjustRightInd w:val="0"/>
        <w:jc w:val="both"/>
      </w:pPr>
      <w:r w:rsidRPr="00A20021">
        <w:t>32.</w:t>
      </w:r>
      <w:r w:rsidRPr="00A20021">
        <w:tab/>
        <w:t xml:space="preserve">Отчетность в проекте. </w:t>
      </w:r>
    </w:p>
    <w:p w:rsidR="002D4493" w:rsidRPr="00A20021" w:rsidRDefault="002D4493" w:rsidP="00512A02">
      <w:pPr>
        <w:autoSpaceDE w:val="0"/>
        <w:autoSpaceDN w:val="0"/>
        <w:adjustRightInd w:val="0"/>
        <w:jc w:val="both"/>
      </w:pPr>
      <w:r w:rsidRPr="00A20021">
        <w:t>33.</w:t>
      </w:r>
      <w:r w:rsidRPr="00A20021">
        <w:tab/>
        <w:t>Изменения в проекте</w:t>
      </w:r>
    </w:p>
    <w:p w:rsidR="002D4493" w:rsidRPr="00A20021" w:rsidRDefault="002D4493" w:rsidP="00512A02">
      <w:pPr>
        <w:autoSpaceDE w:val="0"/>
        <w:autoSpaceDN w:val="0"/>
        <w:adjustRightInd w:val="0"/>
        <w:jc w:val="both"/>
      </w:pPr>
      <w:r w:rsidRPr="00A20021">
        <w:t>34.</w:t>
      </w:r>
      <w:r w:rsidRPr="00A20021">
        <w:tab/>
        <w:t xml:space="preserve">Закрытие проекта. </w:t>
      </w:r>
    </w:p>
    <w:p w:rsidR="002D4493" w:rsidRPr="00A20021" w:rsidRDefault="002D4493" w:rsidP="00512A02">
      <w:pPr>
        <w:autoSpaceDE w:val="0"/>
        <w:autoSpaceDN w:val="0"/>
        <w:adjustRightInd w:val="0"/>
        <w:jc w:val="both"/>
      </w:pPr>
      <w:r w:rsidRPr="00A20021">
        <w:t>35.</w:t>
      </w:r>
      <w:r w:rsidRPr="00A20021">
        <w:tab/>
        <w:t>Задачи на этапе завершения проекта.</w:t>
      </w:r>
    </w:p>
    <w:p w:rsidR="002D4493" w:rsidRDefault="002D4493" w:rsidP="00512A02">
      <w:pPr>
        <w:autoSpaceDE w:val="0"/>
        <w:autoSpaceDN w:val="0"/>
        <w:adjustRightInd w:val="0"/>
        <w:jc w:val="both"/>
        <w:rPr>
          <w:u w:val="single"/>
        </w:rPr>
      </w:pPr>
    </w:p>
    <w:p w:rsidR="002D4493" w:rsidRDefault="002D4493" w:rsidP="00512A02">
      <w:pPr>
        <w:autoSpaceDE w:val="0"/>
        <w:autoSpaceDN w:val="0"/>
        <w:adjustRightInd w:val="0"/>
        <w:jc w:val="both"/>
        <w:rPr>
          <w:u w:val="single"/>
        </w:rPr>
      </w:pPr>
    </w:p>
    <w:p w:rsidR="002D4493" w:rsidRPr="00DC11F5" w:rsidRDefault="002D4493"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4493" w:rsidRDefault="002D4493" w:rsidP="00512A02">
      <w:pPr>
        <w:jc w:val="both"/>
        <w:rPr>
          <w:i/>
        </w:rPr>
      </w:pPr>
    </w:p>
    <w:p w:rsidR="002D4493" w:rsidRDefault="002D4493" w:rsidP="00512A02">
      <w:pPr>
        <w:ind w:firstLine="709"/>
        <w:jc w:val="both"/>
        <w:rPr>
          <w:i/>
        </w:rPr>
      </w:pPr>
      <w:r>
        <w:rPr>
          <w:i/>
        </w:rPr>
        <w:t>Ситуационные задачи</w:t>
      </w:r>
    </w:p>
    <w:p w:rsidR="002D4493" w:rsidRDefault="002D4493" w:rsidP="00512A02"/>
    <w:p w:rsidR="002D4493" w:rsidRDefault="002D4493"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2D4493" w:rsidRDefault="002D4493" w:rsidP="00512A02">
      <w:pPr>
        <w:jc w:val="both"/>
      </w:pPr>
    </w:p>
    <w:p w:rsidR="002D4493" w:rsidRDefault="002D4493" w:rsidP="00512A02">
      <w:pPr>
        <w:jc w:val="both"/>
      </w:pPr>
      <w:r w:rsidRPr="003E13C1">
        <w:rPr>
          <w:noProof/>
        </w:rPr>
        <w:pict>
          <v:shape id="Рисунок 2" o:spid="_x0000_i1027" type="#_x0000_t75" style="width:367.5pt;height:117.75pt;visibility:visible">
            <v:imagedata r:id="rId21" o:title=""/>
          </v:shape>
        </w:pict>
      </w:r>
    </w:p>
    <w:p w:rsidR="002D4493" w:rsidRDefault="002D4493" w:rsidP="00512A02">
      <w:pPr>
        <w:jc w:val="both"/>
        <w:rPr>
          <w:b/>
          <w:bCs/>
        </w:rPr>
      </w:pPr>
    </w:p>
    <w:p w:rsidR="002D4493" w:rsidRDefault="002D4493"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инжирингу,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D4493" w:rsidRDefault="002D4493" w:rsidP="00512A02">
      <w:pPr>
        <w:jc w:val="both"/>
        <w:rPr>
          <w:b/>
          <w:bCs/>
        </w:rPr>
      </w:pPr>
    </w:p>
    <w:p w:rsidR="002D4493" w:rsidRDefault="002D4493"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(см.ниже). Возможно, у вас не получится записать все сразу, тогда заполняйте лист планирования постепенно, по мере обдумывания.</w:t>
      </w:r>
    </w:p>
    <w:p w:rsidR="002D4493" w:rsidRPr="00DC11F5" w:rsidRDefault="002D4493" w:rsidP="00512A02">
      <w:pPr>
        <w:jc w:val="both"/>
      </w:pPr>
      <w:r w:rsidRPr="003E13C1">
        <w:rPr>
          <w:noProof/>
        </w:rPr>
        <w:pict>
          <v:shape id="Рисунок 3" o:spid="_x0000_i1028" type="#_x0000_t75" style="width:296.25pt;height:288.75pt;visibility:visible">
            <v:imagedata r:id="rId22" o:title=""/>
          </v:shape>
        </w:pict>
      </w:r>
    </w:p>
    <w:p w:rsidR="002D4493" w:rsidRDefault="002D4493" w:rsidP="00512A02">
      <w:pPr>
        <w:tabs>
          <w:tab w:val="left" w:pos="284"/>
        </w:tabs>
        <w:jc w:val="both"/>
        <w:rPr>
          <w:sz w:val="20"/>
          <w:szCs w:val="20"/>
        </w:rPr>
      </w:pPr>
    </w:p>
    <w:sectPr w:rsidR="002D4493" w:rsidSect="006273FB">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06662C"/>
    <w:multiLevelType w:val="hybridMultilevel"/>
    <w:tmpl w:val="07E08A54"/>
    <w:lvl w:ilvl="0" w:tplc="035C55EE">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D477AFE"/>
    <w:multiLevelType w:val="multilevel"/>
    <w:tmpl w:val="E93EB16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9"/>
  </w:num>
  <w:num w:numId="34">
    <w:abstractNumId w:val="23"/>
  </w:num>
  <w:num w:numId="35">
    <w:abstractNumId w:val="3"/>
  </w:num>
  <w:num w:numId="36">
    <w:abstractNumId w:val="9"/>
  </w:num>
  <w:num w:numId="37">
    <w:abstractNumId w:val="34"/>
  </w:num>
  <w:num w:numId="38">
    <w:abstractNumId w:val="18"/>
  </w:num>
  <w:num w:numId="39">
    <w:abstractNumId w:val="13"/>
  </w:num>
  <w:num w:numId="40">
    <w:abstractNumId w:val="42"/>
  </w:num>
  <w:num w:numId="41">
    <w:abstractNumId w:val="22"/>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1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1820"/>
    <w:rsid w:val="00084190"/>
    <w:rsid w:val="0008548E"/>
    <w:rsid w:val="00090B42"/>
    <w:rsid w:val="000921C1"/>
    <w:rsid w:val="000930C0"/>
    <w:rsid w:val="000950AF"/>
    <w:rsid w:val="00095279"/>
    <w:rsid w:val="000A5A62"/>
    <w:rsid w:val="000A7239"/>
    <w:rsid w:val="000B027A"/>
    <w:rsid w:val="000B2E6F"/>
    <w:rsid w:val="000B4B50"/>
    <w:rsid w:val="000B6283"/>
    <w:rsid w:val="000B66F0"/>
    <w:rsid w:val="000B6FEF"/>
    <w:rsid w:val="000C44FC"/>
    <w:rsid w:val="000D0D5C"/>
    <w:rsid w:val="000D0F53"/>
    <w:rsid w:val="000D2F00"/>
    <w:rsid w:val="000D793F"/>
    <w:rsid w:val="000E0136"/>
    <w:rsid w:val="000E0FD3"/>
    <w:rsid w:val="000E11AE"/>
    <w:rsid w:val="000E53B6"/>
    <w:rsid w:val="000F0053"/>
    <w:rsid w:val="000F0146"/>
    <w:rsid w:val="000F0F00"/>
    <w:rsid w:val="000F229C"/>
    <w:rsid w:val="000F440F"/>
    <w:rsid w:val="000F7118"/>
    <w:rsid w:val="001048F9"/>
    <w:rsid w:val="00106FA1"/>
    <w:rsid w:val="00107AC0"/>
    <w:rsid w:val="0011002C"/>
    <w:rsid w:val="0011335F"/>
    <w:rsid w:val="001133A4"/>
    <w:rsid w:val="001134DA"/>
    <w:rsid w:val="0011373B"/>
    <w:rsid w:val="0011664E"/>
    <w:rsid w:val="00117F6D"/>
    <w:rsid w:val="001258D3"/>
    <w:rsid w:val="001306F5"/>
    <w:rsid w:val="00131E87"/>
    <w:rsid w:val="0013497C"/>
    <w:rsid w:val="001373D4"/>
    <w:rsid w:val="00140D50"/>
    <w:rsid w:val="001446E2"/>
    <w:rsid w:val="00145A52"/>
    <w:rsid w:val="00155986"/>
    <w:rsid w:val="00160160"/>
    <w:rsid w:val="001615E8"/>
    <w:rsid w:val="00162942"/>
    <w:rsid w:val="001654FA"/>
    <w:rsid w:val="001676FA"/>
    <w:rsid w:val="00171C02"/>
    <w:rsid w:val="00176059"/>
    <w:rsid w:val="00176CDC"/>
    <w:rsid w:val="00181840"/>
    <w:rsid w:val="00181CD6"/>
    <w:rsid w:val="001824BF"/>
    <w:rsid w:val="0018593A"/>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482"/>
    <w:rsid w:val="001D6A77"/>
    <w:rsid w:val="001E0096"/>
    <w:rsid w:val="001E04E0"/>
    <w:rsid w:val="001E1177"/>
    <w:rsid w:val="001E43EC"/>
    <w:rsid w:val="001E5A43"/>
    <w:rsid w:val="001E638B"/>
    <w:rsid w:val="001F0A5D"/>
    <w:rsid w:val="001F0FF2"/>
    <w:rsid w:val="001F5B8A"/>
    <w:rsid w:val="001F638E"/>
    <w:rsid w:val="001F6BBD"/>
    <w:rsid w:val="0020180A"/>
    <w:rsid w:val="00201B8B"/>
    <w:rsid w:val="00202F4A"/>
    <w:rsid w:val="00203799"/>
    <w:rsid w:val="002047DA"/>
    <w:rsid w:val="00204FD6"/>
    <w:rsid w:val="00207660"/>
    <w:rsid w:val="0021081C"/>
    <w:rsid w:val="00210D37"/>
    <w:rsid w:val="0021291A"/>
    <w:rsid w:val="00215348"/>
    <w:rsid w:val="00215742"/>
    <w:rsid w:val="002248FE"/>
    <w:rsid w:val="002253FC"/>
    <w:rsid w:val="002264E0"/>
    <w:rsid w:val="0022743B"/>
    <w:rsid w:val="00231194"/>
    <w:rsid w:val="0023467A"/>
    <w:rsid w:val="00234A45"/>
    <w:rsid w:val="00237350"/>
    <w:rsid w:val="002378D5"/>
    <w:rsid w:val="0024195B"/>
    <w:rsid w:val="00241F68"/>
    <w:rsid w:val="0024244D"/>
    <w:rsid w:val="00243CC6"/>
    <w:rsid w:val="00244D48"/>
    <w:rsid w:val="00253C7D"/>
    <w:rsid w:val="00254C44"/>
    <w:rsid w:val="0025565B"/>
    <w:rsid w:val="00257C0F"/>
    <w:rsid w:val="00262FFD"/>
    <w:rsid w:val="00270187"/>
    <w:rsid w:val="002768AD"/>
    <w:rsid w:val="00283F33"/>
    <w:rsid w:val="00284250"/>
    <w:rsid w:val="00284B75"/>
    <w:rsid w:val="00284D16"/>
    <w:rsid w:val="00286541"/>
    <w:rsid w:val="002900BE"/>
    <w:rsid w:val="00292248"/>
    <w:rsid w:val="002A0563"/>
    <w:rsid w:val="002A1EA3"/>
    <w:rsid w:val="002B1EAE"/>
    <w:rsid w:val="002B5D29"/>
    <w:rsid w:val="002B7646"/>
    <w:rsid w:val="002C1270"/>
    <w:rsid w:val="002C1568"/>
    <w:rsid w:val="002C2420"/>
    <w:rsid w:val="002D079E"/>
    <w:rsid w:val="002D0F2F"/>
    <w:rsid w:val="002D30B4"/>
    <w:rsid w:val="002D4493"/>
    <w:rsid w:val="002E0A23"/>
    <w:rsid w:val="002E1545"/>
    <w:rsid w:val="002E3693"/>
    <w:rsid w:val="002E6EA5"/>
    <w:rsid w:val="002F1FCD"/>
    <w:rsid w:val="002F2EDF"/>
    <w:rsid w:val="002F782F"/>
    <w:rsid w:val="003013BD"/>
    <w:rsid w:val="00301472"/>
    <w:rsid w:val="00302BEF"/>
    <w:rsid w:val="00302DFD"/>
    <w:rsid w:val="0030498D"/>
    <w:rsid w:val="00310164"/>
    <w:rsid w:val="00313976"/>
    <w:rsid w:val="00313F15"/>
    <w:rsid w:val="00316FD0"/>
    <w:rsid w:val="0032634E"/>
    <w:rsid w:val="00330BD5"/>
    <w:rsid w:val="003335F2"/>
    <w:rsid w:val="003363FA"/>
    <w:rsid w:val="00337D36"/>
    <w:rsid w:val="0034105A"/>
    <w:rsid w:val="00350EF3"/>
    <w:rsid w:val="003519D7"/>
    <w:rsid w:val="00353B01"/>
    <w:rsid w:val="0035456E"/>
    <w:rsid w:val="00360B62"/>
    <w:rsid w:val="003659AD"/>
    <w:rsid w:val="00366295"/>
    <w:rsid w:val="00366FE8"/>
    <w:rsid w:val="00367041"/>
    <w:rsid w:val="003677C0"/>
    <w:rsid w:val="00367A3C"/>
    <w:rsid w:val="00375E38"/>
    <w:rsid w:val="003777FE"/>
    <w:rsid w:val="0038191A"/>
    <w:rsid w:val="00383D68"/>
    <w:rsid w:val="00394DB7"/>
    <w:rsid w:val="003A112E"/>
    <w:rsid w:val="003A4328"/>
    <w:rsid w:val="003A76FF"/>
    <w:rsid w:val="003B118C"/>
    <w:rsid w:val="003B1DD6"/>
    <w:rsid w:val="003B2E7C"/>
    <w:rsid w:val="003B4D7C"/>
    <w:rsid w:val="003C0C0F"/>
    <w:rsid w:val="003C2B3E"/>
    <w:rsid w:val="003C4013"/>
    <w:rsid w:val="003C752F"/>
    <w:rsid w:val="003D7135"/>
    <w:rsid w:val="003E13C1"/>
    <w:rsid w:val="003E2C9F"/>
    <w:rsid w:val="003E3475"/>
    <w:rsid w:val="003E48E0"/>
    <w:rsid w:val="003E4F78"/>
    <w:rsid w:val="003E5775"/>
    <w:rsid w:val="003E799C"/>
    <w:rsid w:val="003F0CEF"/>
    <w:rsid w:val="003F1646"/>
    <w:rsid w:val="003F1764"/>
    <w:rsid w:val="003F18DB"/>
    <w:rsid w:val="003F2293"/>
    <w:rsid w:val="003F4282"/>
    <w:rsid w:val="003F466C"/>
    <w:rsid w:val="003F48D3"/>
    <w:rsid w:val="003F536C"/>
    <w:rsid w:val="0040180E"/>
    <w:rsid w:val="00402F83"/>
    <w:rsid w:val="004148CD"/>
    <w:rsid w:val="00414E5A"/>
    <w:rsid w:val="004159E3"/>
    <w:rsid w:val="00417388"/>
    <w:rsid w:val="00421296"/>
    <w:rsid w:val="004214F1"/>
    <w:rsid w:val="00424966"/>
    <w:rsid w:val="00427F0F"/>
    <w:rsid w:val="0043051B"/>
    <w:rsid w:val="0043057E"/>
    <w:rsid w:val="0044526B"/>
    <w:rsid w:val="00454EA2"/>
    <w:rsid w:val="00463E9B"/>
    <w:rsid w:val="00464CA9"/>
    <w:rsid w:val="004654EA"/>
    <w:rsid w:val="00466912"/>
    <w:rsid w:val="004969A8"/>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1573"/>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6B3"/>
    <w:rsid w:val="005C686E"/>
    <w:rsid w:val="005D040D"/>
    <w:rsid w:val="005D6601"/>
    <w:rsid w:val="005E6CE1"/>
    <w:rsid w:val="005F0774"/>
    <w:rsid w:val="005F48B9"/>
    <w:rsid w:val="005F7335"/>
    <w:rsid w:val="006038D7"/>
    <w:rsid w:val="0060444F"/>
    <w:rsid w:val="006178D3"/>
    <w:rsid w:val="006237AC"/>
    <w:rsid w:val="006273FB"/>
    <w:rsid w:val="00630863"/>
    <w:rsid w:val="0063407B"/>
    <w:rsid w:val="006351D8"/>
    <w:rsid w:val="00635FD6"/>
    <w:rsid w:val="00637074"/>
    <w:rsid w:val="00640797"/>
    <w:rsid w:val="006413DA"/>
    <w:rsid w:val="0064569F"/>
    <w:rsid w:val="00646AD4"/>
    <w:rsid w:val="0065192A"/>
    <w:rsid w:val="00652793"/>
    <w:rsid w:val="00660A15"/>
    <w:rsid w:val="0066220B"/>
    <w:rsid w:val="00662CEE"/>
    <w:rsid w:val="00665FCC"/>
    <w:rsid w:val="006744CB"/>
    <w:rsid w:val="006760DD"/>
    <w:rsid w:val="006774E3"/>
    <w:rsid w:val="00687199"/>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6D4C"/>
    <w:rsid w:val="006E45B3"/>
    <w:rsid w:val="006E551C"/>
    <w:rsid w:val="006F0F3A"/>
    <w:rsid w:val="006F2550"/>
    <w:rsid w:val="006F5EFD"/>
    <w:rsid w:val="00700964"/>
    <w:rsid w:val="00703B5E"/>
    <w:rsid w:val="0070646A"/>
    <w:rsid w:val="00707077"/>
    <w:rsid w:val="0071262F"/>
    <w:rsid w:val="00715365"/>
    <w:rsid w:val="007153F1"/>
    <w:rsid w:val="00717B88"/>
    <w:rsid w:val="00720A58"/>
    <w:rsid w:val="007214C2"/>
    <w:rsid w:val="00722502"/>
    <w:rsid w:val="007241D5"/>
    <w:rsid w:val="00724DBC"/>
    <w:rsid w:val="007253B9"/>
    <w:rsid w:val="00731252"/>
    <w:rsid w:val="00732CCE"/>
    <w:rsid w:val="00732D6C"/>
    <w:rsid w:val="00737833"/>
    <w:rsid w:val="007405F5"/>
    <w:rsid w:val="00741AE1"/>
    <w:rsid w:val="0074295D"/>
    <w:rsid w:val="00743BFB"/>
    <w:rsid w:val="00754ABC"/>
    <w:rsid w:val="007557B3"/>
    <w:rsid w:val="00755D7A"/>
    <w:rsid w:val="00756B41"/>
    <w:rsid w:val="00764CE2"/>
    <w:rsid w:val="00764F3B"/>
    <w:rsid w:val="007709A1"/>
    <w:rsid w:val="00772C22"/>
    <w:rsid w:val="00776B50"/>
    <w:rsid w:val="00780A53"/>
    <w:rsid w:val="00784213"/>
    <w:rsid w:val="0078534B"/>
    <w:rsid w:val="007856B2"/>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25C7"/>
    <w:rsid w:val="00833FB6"/>
    <w:rsid w:val="008365A6"/>
    <w:rsid w:val="0084206C"/>
    <w:rsid w:val="008434AC"/>
    <w:rsid w:val="00843BD8"/>
    <w:rsid w:val="00852C66"/>
    <w:rsid w:val="008603DC"/>
    <w:rsid w:val="00861FB5"/>
    <w:rsid w:val="00862054"/>
    <w:rsid w:val="008646C3"/>
    <w:rsid w:val="008649FD"/>
    <w:rsid w:val="008727D0"/>
    <w:rsid w:val="00873CED"/>
    <w:rsid w:val="008850F2"/>
    <w:rsid w:val="0088674A"/>
    <w:rsid w:val="008923FA"/>
    <w:rsid w:val="0089270A"/>
    <w:rsid w:val="00895AA6"/>
    <w:rsid w:val="00896A13"/>
    <w:rsid w:val="008A7E41"/>
    <w:rsid w:val="008B3563"/>
    <w:rsid w:val="008B3D55"/>
    <w:rsid w:val="008B4B59"/>
    <w:rsid w:val="008D059F"/>
    <w:rsid w:val="008E054C"/>
    <w:rsid w:val="008E12DC"/>
    <w:rsid w:val="008E155B"/>
    <w:rsid w:val="008E601C"/>
    <w:rsid w:val="008F54A5"/>
    <w:rsid w:val="0090429A"/>
    <w:rsid w:val="00904BBC"/>
    <w:rsid w:val="00907318"/>
    <w:rsid w:val="009220A7"/>
    <w:rsid w:val="00922ADD"/>
    <w:rsid w:val="00924D38"/>
    <w:rsid w:val="00925756"/>
    <w:rsid w:val="0092641C"/>
    <w:rsid w:val="00926B6C"/>
    <w:rsid w:val="00933654"/>
    <w:rsid w:val="00935672"/>
    <w:rsid w:val="00940B4F"/>
    <w:rsid w:val="00941EFB"/>
    <w:rsid w:val="00942D0B"/>
    <w:rsid w:val="009512A4"/>
    <w:rsid w:val="00952F45"/>
    <w:rsid w:val="0095663B"/>
    <w:rsid w:val="009569CB"/>
    <w:rsid w:val="00956B22"/>
    <w:rsid w:val="00960817"/>
    <w:rsid w:val="00960E38"/>
    <w:rsid w:val="009625F1"/>
    <w:rsid w:val="009658B9"/>
    <w:rsid w:val="00966D75"/>
    <w:rsid w:val="00975EA3"/>
    <w:rsid w:val="00986BC8"/>
    <w:rsid w:val="00990455"/>
    <w:rsid w:val="00990798"/>
    <w:rsid w:val="0099483A"/>
    <w:rsid w:val="009968CF"/>
    <w:rsid w:val="00996A25"/>
    <w:rsid w:val="009A0559"/>
    <w:rsid w:val="009A2E00"/>
    <w:rsid w:val="009A34D9"/>
    <w:rsid w:val="009A4485"/>
    <w:rsid w:val="009A4F46"/>
    <w:rsid w:val="009A688B"/>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1F87"/>
    <w:rsid w:val="00A22A53"/>
    <w:rsid w:val="00A24E14"/>
    <w:rsid w:val="00A30EFD"/>
    <w:rsid w:val="00A32305"/>
    <w:rsid w:val="00A32C29"/>
    <w:rsid w:val="00A35F47"/>
    <w:rsid w:val="00A430D9"/>
    <w:rsid w:val="00A4431F"/>
    <w:rsid w:val="00A44DFF"/>
    <w:rsid w:val="00A462D2"/>
    <w:rsid w:val="00A55E96"/>
    <w:rsid w:val="00A567A0"/>
    <w:rsid w:val="00A64DC8"/>
    <w:rsid w:val="00A770E9"/>
    <w:rsid w:val="00A87544"/>
    <w:rsid w:val="00A91F5F"/>
    <w:rsid w:val="00A92D7B"/>
    <w:rsid w:val="00A941AA"/>
    <w:rsid w:val="00A96FF5"/>
    <w:rsid w:val="00AA13E3"/>
    <w:rsid w:val="00AA24C3"/>
    <w:rsid w:val="00AB0EC4"/>
    <w:rsid w:val="00AB6580"/>
    <w:rsid w:val="00AC2938"/>
    <w:rsid w:val="00AD0283"/>
    <w:rsid w:val="00AD0EFC"/>
    <w:rsid w:val="00AD3A35"/>
    <w:rsid w:val="00AD4CB3"/>
    <w:rsid w:val="00AD658D"/>
    <w:rsid w:val="00AD737D"/>
    <w:rsid w:val="00AE310A"/>
    <w:rsid w:val="00AE40A4"/>
    <w:rsid w:val="00AE55A6"/>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C14"/>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C747D"/>
    <w:rsid w:val="00BD106F"/>
    <w:rsid w:val="00BD2043"/>
    <w:rsid w:val="00BD314D"/>
    <w:rsid w:val="00BD3B7D"/>
    <w:rsid w:val="00BD3C31"/>
    <w:rsid w:val="00BD57FC"/>
    <w:rsid w:val="00BE24BB"/>
    <w:rsid w:val="00BE401E"/>
    <w:rsid w:val="00BE4D21"/>
    <w:rsid w:val="00BE57FE"/>
    <w:rsid w:val="00BF46C4"/>
    <w:rsid w:val="00BF54A2"/>
    <w:rsid w:val="00BF5847"/>
    <w:rsid w:val="00BF5D90"/>
    <w:rsid w:val="00C06B3E"/>
    <w:rsid w:val="00C10685"/>
    <w:rsid w:val="00C11074"/>
    <w:rsid w:val="00C11973"/>
    <w:rsid w:val="00C12B5D"/>
    <w:rsid w:val="00C15250"/>
    <w:rsid w:val="00C310C6"/>
    <w:rsid w:val="00C326D2"/>
    <w:rsid w:val="00C36EC8"/>
    <w:rsid w:val="00C37E82"/>
    <w:rsid w:val="00C40952"/>
    <w:rsid w:val="00C46911"/>
    <w:rsid w:val="00C47BEF"/>
    <w:rsid w:val="00C5158E"/>
    <w:rsid w:val="00C53680"/>
    <w:rsid w:val="00C5412C"/>
    <w:rsid w:val="00C559E7"/>
    <w:rsid w:val="00C55FB4"/>
    <w:rsid w:val="00C57D86"/>
    <w:rsid w:val="00C603FB"/>
    <w:rsid w:val="00C65C36"/>
    <w:rsid w:val="00C67DE1"/>
    <w:rsid w:val="00C7395D"/>
    <w:rsid w:val="00C74A38"/>
    <w:rsid w:val="00C8171F"/>
    <w:rsid w:val="00C8691F"/>
    <w:rsid w:val="00C87266"/>
    <w:rsid w:val="00C92199"/>
    <w:rsid w:val="00C9293F"/>
    <w:rsid w:val="00CA0FC5"/>
    <w:rsid w:val="00CA10C0"/>
    <w:rsid w:val="00CA38FF"/>
    <w:rsid w:val="00CA4F0B"/>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2FCD"/>
    <w:rsid w:val="00D1126D"/>
    <w:rsid w:val="00D15218"/>
    <w:rsid w:val="00D16228"/>
    <w:rsid w:val="00D24D04"/>
    <w:rsid w:val="00D265D2"/>
    <w:rsid w:val="00D30CA8"/>
    <w:rsid w:val="00D31D15"/>
    <w:rsid w:val="00D3275A"/>
    <w:rsid w:val="00D32ACB"/>
    <w:rsid w:val="00D35612"/>
    <w:rsid w:val="00D415B0"/>
    <w:rsid w:val="00D45547"/>
    <w:rsid w:val="00D53982"/>
    <w:rsid w:val="00D558F7"/>
    <w:rsid w:val="00D57159"/>
    <w:rsid w:val="00D5728C"/>
    <w:rsid w:val="00D62817"/>
    <w:rsid w:val="00D645CE"/>
    <w:rsid w:val="00D67B67"/>
    <w:rsid w:val="00D862BD"/>
    <w:rsid w:val="00D902A6"/>
    <w:rsid w:val="00DA1B11"/>
    <w:rsid w:val="00DA1D10"/>
    <w:rsid w:val="00DC11F5"/>
    <w:rsid w:val="00DC25F4"/>
    <w:rsid w:val="00DC2A6A"/>
    <w:rsid w:val="00DD305B"/>
    <w:rsid w:val="00DD5CC7"/>
    <w:rsid w:val="00DE3071"/>
    <w:rsid w:val="00DE78FB"/>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374B"/>
    <w:rsid w:val="00EA72F2"/>
    <w:rsid w:val="00EA7FF3"/>
    <w:rsid w:val="00EB065C"/>
    <w:rsid w:val="00EB3314"/>
    <w:rsid w:val="00EB3399"/>
    <w:rsid w:val="00EB45E1"/>
    <w:rsid w:val="00EB532F"/>
    <w:rsid w:val="00EB7D3B"/>
    <w:rsid w:val="00EC232D"/>
    <w:rsid w:val="00EC3BF7"/>
    <w:rsid w:val="00EC5D20"/>
    <w:rsid w:val="00EC6196"/>
    <w:rsid w:val="00EC6C16"/>
    <w:rsid w:val="00ED1024"/>
    <w:rsid w:val="00ED396A"/>
    <w:rsid w:val="00ED3E68"/>
    <w:rsid w:val="00ED46AE"/>
    <w:rsid w:val="00ED4788"/>
    <w:rsid w:val="00EE64B9"/>
    <w:rsid w:val="00EE7217"/>
    <w:rsid w:val="00EF07B1"/>
    <w:rsid w:val="00EF140F"/>
    <w:rsid w:val="00EF31F4"/>
    <w:rsid w:val="00EF4C44"/>
    <w:rsid w:val="00EF5C74"/>
    <w:rsid w:val="00EF7E24"/>
    <w:rsid w:val="00F0399E"/>
    <w:rsid w:val="00F07683"/>
    <w:rsid w:val="00F1768B"/>
    <w:rsid w:val="00F21C03"/>
    <w:rsid w:val="00F229AC"/>
    <w:rsid w:val="00F24D0B"/>
    <w:rsid w:val="00F27EA9"/>
    <w:rsid w:val="00F3044D"/>
    <w:rsid w:val="00F308DA"/>
    <w:rsid w:val="00F50A8C"/>
    <w:rsid w:val="00F5396A"/>
    <w:rsid w:val="00F546EF"/>
    <w:rsid w:val="00F61059"/>
    <w:rsid w:val="00F61569"/>
    <w:rsid w:val="00F62356"/>
    <w:rsid w:val="00F663E1"/>
    <w:rsid w:val="00F70365"/>
    <w:rsid w:val="00F742CF"/>
    <w:rsid w:val="00F918CC"/>
    <w:rsid w:val="00F91CD9"/>
    <w:rsid w:val="00F91E39"/>
    <w:rsid w:val="00F92B2D"/>
    <w:rsid w:val="00F93251"/>
    <w:rsid w:val="00F9543C"/>
    <w:rsid w:val="00FA628D"/>
    <w:rsid w:val="00FB4057"/>
    <w:rsid w:val="00FB4459"/>
    <w:rsid w:val="00FC3B95"/>
    <w:rsid w:val="00FC5090"/>
    <w:rsid w:val="00FC61D7"/>
    <w:rsid w:val="00FD19CB"/>
    <w:rsid w:val="00FD2413"/>
    <w:rsid w:val="00FD7114"/>
    <w:rsid w:val="00FE264D"/>
    <w:rsid w:val="00FE4416"/>
    <w:rsid w:val="00FE5CA6"/>
    <w:rsid w:val="00FE73FF"/>
    <w:rsid w:val="00FE7D03"/>
    <w:rsid w:val="00FF3379"/>
    <w:rsid w:val="00FF62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45A52"/>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semiHidden/>
    <w:locked/>
    <w:rsid w:val="00145A52"/>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TableParagraph">
    <w:name w:val="Table Paragraph"/>
    <w:basedOn w:val="Normal"/>
    <w:uiPriority w:val="99"/>
    <w:rsid w:val="00BB1059"/>
    <w:pPr>
      <w:widowControl w:val="0"/>
      <w:autoSpaceDE w:val="0"/>
      <w:autoSpaceDN w:val="0"/>
    </w:pPr>
    <w:rPr>
      <w:sz w:val="22"/>
      <w:szCs w:val="22"/>
      <w:lang w:eastAsia="en-US"/>
    </w:rPr>
  </w:style>
  <w:style w:type="character" w:styleId="CommentReference">
    <w:name w:val="annotation reference"/>
    <w:basedOn w:val="DefaultParagraphFont"/>
    <w:uiPriority w:val="99"/>
    <w:semiHidden/>
    <w:rsid w:val="003E4F78"/>
    <w:rPr>
      <w:rFonts w:cs="Times New Roman"/>
      <w:sz w:val="16"/>
      <w:szCs w:val="16"/>
    </w:rPr>
  </w:style>
  <w:style w:type="paragraph" w:styleId="CommentText">
    <w:name w:val="annotation text"/>
    <w:basedOn w:val="Normal"/>
    <w:link w:val="CommentTextChar"/>
    <w:uiPriority w:val="99"/>
    <w:semiHidden/>
    <w:rsid w:val="003E4F78"/>
    <w:rPr>
      <w:sz w:val="20"/>
      <w:szCs w:val="20"/>
    </w:rPr>
  </w:style>
  <w:style w:type="character" w:customStyle="1" w:styleId="CommentTextChar">
    <w:name w:val="Comment Text Char"/>
    <w:basedOn w:val="DefaultParagraphFont"/>
    <w:link w:val="CommentText"/>
    <w:uiPriority w:val="99"/>
    <w:semiHidden/>
    <w:locked/>
    <w:rsid w:val="003E4F78"/>
    <w:rPr>
      <w:rFonts w:cs="Times New Roman"/>
    </w:rPr>
  </w:style>
  <w:style w:type="paragraph" w:styleId="CommentSubject">
    <w:name w:val="annotation subject"/>
    <w:basedOn w:val="CommentText"/>
    <w:next w:val="CommentText"/>
    <w:link w:val="CommentSubjectChar"/>
    <w:uiPriority w:val="99"/>
    <w:semiHidden/>
    <w:rsid w:val="003E4F78"/>
    <w:rPr>
      <w:b/>
      <w:bCs/>
    </w:rPr>
  </w:style>
  <w:style w:type="character" w:customStyle="1" w:styleId="CommentSubjectChar">
    <w:name w:val="Comment Subject Char"/>
    <w:basedOn w:val="CommentTextChar"/>
    <w:link w:val="CommentSubject"/>
    <w:uiPriority w:val="99"/>
    <w:semiHidden/>
    <w:locked/>
    <w:rsid w:val="003E4F78"/>
    <w:rPr>
      <w:b/>
      <w:bCs/>
    </w:rPr>
  </w:style>
  <w:style w:type="character" w:styleId="FollowedHyperlink">
    <w:name w:val="FollowedHyperlink"/>
    <w:basedOn w:val="DefaultParagraphFont"/>
    <w:uiPriority w:val="99"/>
    <w:semiHidden/>
    <w:rsid w:val="00C603FB"/>
    <w:rPr>
      <w:rFonts w:cs="Times New Roman"/>
      <w:color w:val="800080"/>
      <w:u w:val="single"/>
    </w:rPr>
  </w:style>
  <w:style w:type="character" w:customStyle="1" w:styleId="UnresolvedMention">
    <w:name w:val="Unresolved Mention"/>
    <w:basedOn w:val="DefaultParagraphFont"/>
    <w:uiPriority w:val="99"/>
    <w:semiHidden/>
    <w:rsid w:val="00FC61D7"/>
    <w:rPr>
      <w:rFonts w:cs="Times New Roman"/>
      <w:color w:val="605E5C"/>
      <w:shd w:val="clear" w:color="auto" w:fill="E1DFDD"/>
    </w:rPr>
  </w:style>
  <w:style w:type="paragraph" w:styleId="Title">
    <w:name w:val="Title"/>
    <w:basedOn w:val="Normal"/>
    <w:link w:val="TitleChar"/>
    <w:uiPriority w:val="99"/>
    <w:qFormat/>
    <w:rsid w:val="00145A52"/>
    <w:pPr>
      <w:jc w:val="center"/>
    </w:pPr>
    <w:rPr>
      <w:rFonts w:ascii="Verdana" w:hAnsi="Verdana" w:cs="Tahoma"/>
      <w:b/>
      <w:bCs/>
      <w:sz w:val="22"/>
    </w:rPr>
  </w:style>
  <w:style w:type="character" w:customStyle="1" w:styleId="TitleChar">
    <w:name w:val="Title Char"/>
    <w:basedOn w:val="DefaultParagraphFont"/>
    <w:link w:val="Title"/>
    <w:uiPriority w:val="99"/>
    <w:locked/>
    <w:rsid w:val="00145A52"/>
    <w:rPr>
      <w:rFonts w:ascii="Verdana" w:hAnsi="Verdana" w:cs="Tahoma"/>
      <w:b/>
      <w:bCs/>
      <w:sz w:val="24"/>
      <w:szCs w:val="24"/>
    </w:rPr>
  </w:style>
  <w:style w:type="paragraph" w:styleId="BalloonText">
    <w:name w:val="Balloon Text"/>
    <w:basedOn w:val="Normal"/>
    <w:link w:val="BalloonTextChar"/>
    <w:uiPriority w:val="99"/>
    <w:semiHidden/>
    <w:rsid w:val="00F546E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546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1415128">
      <w:marLeft w:val="0"/>
      <w:marRight w:val="0"/>
      <w:marTop w:val="0"/>
      <w:marBottom w:val="0"/>
      <w:divBdr>
        <w:top w:val="none" w:sz="0" w:space="0" w:color="auto"/>
        <w:left w:val="none" w:sz="0" w:space="0" w:color="auto"/>
        <w:bottom w:val="none" w:sz="0" w:space="0" w:color="auto"/>
        <w:right w:val="none" w:sz="0" w:space="0" w:color="auto"/>
      </w:divBdr>
      <w:divsChild>
        <w:div w:id="1031415160">
          <w:marLeft w:val="0"/>
          <w:marRight w:val="0"/>
          <w:marTop w:val="0"/>
          <w:marBottom w:val="0"/>
          <w:divBdr>
            <w:top w:val="none" w:sz="0" w:space="0" w:color="auto"/>
            <w:left w:val="none" w:sz="0" w:space="0" w:color="auto"/>
            <w:bottom w:val="none" w:sz="0" w:space="0" w:color="auto"/>
            <w:right w:val="none" w:sz="0" w:space="0" w:color="auto"/>
          </w:divBdr>
          <w:divsChild>
            <w:div w:id="1031415138">
              <w:marLeft w:val="0"/>
              <w:marRight w:val="450"/>
              <w:marTop w:val="0"/>
              <w:marBottom w:val="0"/>
              <w:divBdr>
                <w:top w:val="none" w:sz="0" w:space="0" w:color="auto"/>
                <w:left w:val="none" w:sz="0" w:space="0" w:color="auto"/>
                <w:bottom w:val="none" w:sz="0" w:space="0" w:color="auto"/>
                <w:right w:val="none" w:sz="0" w:space="0" w:color="auto"/>
              </w:divBdr>
            </w:div>
          </w:divsChild>
        </w:div>
        <w:div w:id="1031415189">
          <w:marLeft w:val="0"/>
          <w:marRight w:val="0"/>
          <w:marTop w:val="0"/>
          <w:marBottom w:val="0"/>
          <w:divBdr>
            <w:top w:val="none" w:sz="0" w:space="0" w:color="auto"/>
            <w:left w:val="none" w:sz="0" w:space="0" w:color="auto"/>
            <w:bottom w:val="none" w:sz="0" w:space="0" w:color="auto"/>
            <w:right w:val="none" w:sz="0" w:space="0" w:color="auto"/>
          </w:divBdr>
          <w:divsChild>
            <w:div w:id="1031415172">
              <w:marLeft w:val="0"/>
              <w:marRight w:val="0"/>
              <w:marTop w:val="0"/>
              <w:marBottom w:val="75"/>
              <w:divBdr>
                <w:top w:val="none" w:sz="0" w:space="0" w:color="auto"/>
                <w:left w:val="none" w:sz="0" w:space="0" w:color="auto"/>
                <w:bottom w:val="none" w:sz="0" w:space="0" w:color="auto"/>
                <w:right w:val="none" w:sz="0" w:space="0" w:color="auto"/>
              </w:divBdr>
            </w:div>
            <w:div w:id="1031415174">
              <w:marLeft w:val="0"/>
              <w:marRight w:val="0"/>
              <w:marTop w:val="0"/>
              <w:marBottom w:val="75"/>
              <w:divBdr>
                <w:top w:val="none" w:sz="0" w:space="0" w:color="auto"/>
                <w:left w:val="none" w:sz="0" w:space="0" w:color="auto"/>
                <w:bottom w:val="none" w:sz="0" w:space="0" w:color="auto"/>
                <w:right w:val="none" w:sz="0" w:space="0" w:color="auto"/>
              </w:divBdr>
            </w:div>
            <w:div w:id="1031415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29">
      <w:marLeft w:val="0"/>
      <w:marRight w:val="0"/>
      <w:marTop w:val="0"/>
      <w:marBottom w:val="0"/>
      <w:divBdr>
        <w:top w:val="none" w:sz="0" w:space="0" w:color="auto"/>
        <w:left w:val="none" w:sz="0" w:space="0" w:color="auto"/>
        <w:bottom w:val="none" w:sz="0" w:space="0" w:color="auto"/>
        <w:right w:val="none" w:sz="0" w:space="0" w:color="auto"/>
      </w:divBdr>
      <w:divsChild>
        <w:div w:id="1031415164">
          <w:marLeft w:val="0"/>
          <w:marRight w:val="0"/>
          <w:marTop w:val="0"/>
          <w:marBottom w:val="0"/>
          <w:divBdr>
            <w:top w:val="none" w:sz="0" w:space="0" w:color="auto"/>
            <w:left w:val="none" w:sz="0" w:space="0" w:color="auto"/>
            <w:bottom w:val="none" w:sz="0" w:space="0" w:color="auto"/>
            <w:right w:val="none" w:sz="0" w:space="0" w:color="auto"/>
          </w:divBdr>
          <w:divsChild>
            <w:div w:id="1031415167">
              <w:marLeft w:val="0"/>
              <w:marRight w:val="450"/>
              <w:marTop w:val="0"/>
              <w:marBottom w:val="0"/>
              <w:divBdr>
                <w:top w:val="none" w:sz="0" w:space="0" w:color="auto"/>
                <w:left w:val="none" w:sz="0" w:space="0" w:color="auto"/>
                <w:bottom w:val="none" w:sz="0" w:space="0" w:color="auto"/>
                <w:right w:val="none" w:sz="0" w:space="0" w:color="auto"/>
              </w:divBdr>
            </w:div>
          </w:divsChild>
        </w:div>
        <w:div w:id="1031415166">
          <w:marLeft w:val="0"/>
          <w:marRight w:val="0"/>
          <w:marTop w:val="0"/>
          <w:marBottom w:val="0"/>
          <w:divBdr>
            <w:top w:val="none" w:sz="0" w:space="0" w:color="auto"/>
            <w:left w:val="none" w:sz="0" w:space="0" w:color="auto"/>
            <w:bottom w:val="none" w:sz="0" w:space="0" w:color="auto"/>
            <w:right w:val="none" w:sz="0" w:space="0" w:color="auto"/>
          </w:divBdr>
          <w:divsChild>
            <w:div w:id="1031415137">
              <w:marLeft w:val="0"/>
              <w:marRight w:val="0"/>
              <w:marTop w:val="0"/>
              <w:marBottom w:val="75"/>
              <w:divBdr>
                <w:top w:val="none" w:sz="0" w:space="0" w:color="auto"/>
                <w:left w:val="none" w:sz="0" w:space="0" w:color="auto"/>
                <w:bottom w:val="none" w:sz="0" w:space="0" w:color="auto"/>
                <w:right w:val="none" w:sz="0" w:space="0" w:color="auto"/>
              </w:divBdr>
            </w:div>
            <w:div w:id="1031415147">
              <w:marLeft w:val="0"/>
              <w:marRight w:val="0"/>
              <w:marTop w:val="0"/>
              <w:marBottom w:val="75"/>
              <w:divBdr>
                <w:top w:val="none" w:sz="0" w:space="0" w:color="auto"/>
                <w:left w:val="none" w:sz="0" w:space="0" w:color="auto"/>
                <w:bottom w:val="none" w:sz="0" w:space="0" w:color="auto"/>
                <w:right w:val="none" w:sz="0" w:space="0" w:color="auto"/>
              </w:divBdr>
            </w:div>
            <w:div w:id="10314151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31415136">
      <w:marLeft w:val="0"/>
      <w:marRight w:val="0"/>
      <w:marTop w:val="0"/>
      <w:marBottom w:val="0"/>
      <w:divBdr>
        <w:top w:val="none" w:sz="0" w:space="0" w:color="auto"/>
        <w:left w:val="none" w:sz="0" w:space="0" w:color="auto"/>
        <w:bottom w:val="none" w:sz="0" w:space="0" w:color="auto"/>
        <w:right w:val="none" w:sz="0" w:space="0" w:color="auto"/>
      </w:divBdr>
      <w:divsChild>
        <w:div w:id="1031415158">
          <w:marLeft w:val="-225"/>
          <w:marRight w:val="-225"/>
          <w:marTop w:val="0"/>
          <w:marBottom w:val="0"/>
          <w:divBdr>
            <w:top w:val="none" w:sz="0" w:space="0" w:color="auto"/>
            <w:left w:val="none" w:sz="0" w:space="0" w:color="auto"/>
            <w:bottom w:val="none" w:sz="0" w:space="0" w:color="auto"/>
            <w:right w:val="none" w:sz="0" w:space="0" w:color="auto"/>
          </w:divBdr>
          <w:divsChild>
            <w:div w:id="1031415170">
              <w:marLeft w:val="0"/>
              <w:marRight w:val="0"/>
              <w:marTop w:val="0"/>
              <w:marBottom w:val="0"/>
              <w:divBdr>
                <w:top w:val="none" w:sz="0" w:space="0" w:color="auto"/>
                <w:left w:val="none" w:sz="0" w:space="0" w:color="auto"/>
                <w:bottom w:val="none" w:sz="0" w:space="0" w:color="auto"/>
                <w:right w:val="none" w:sz="0" w:space="0" w:color="auto"/>
              </w:divBdr>
              <w:divsChild>
                <w:div w:id="1031415157">
                  <w:marLeft w:val="-225"/>
                  <w:marRight w:val="-225"/>
                  <w:marTop w:val="0"/>
                  <w:marBottom w:val="0"/>
                  <w:divBdr>
                    <w:top w:val="none" w:sz="0" w:space="0" w:color="auto"/>
                    <w:left w:val="none" w:sz="0" w:space="0" w:color="auto"/>
                    <w:bottom w:val="none" w:sz="0" w:space="0" w:color="auto"/>
                    <w:right w:val="none" w:sz="0" w:space="0" w:color="auto"/>
                  </w:divBdr>
                  <w:divsChild>
                    <w:div w:id="1031415153">
                      <w:marLeft w:val="9750"/>
                      <w:marRight w:val="0"/>
                      <w:marTop w:val="0"/>
                      <w:marBottom w:val="0"/>
                      <w:divBdr>
                        <w:top w:val="none" w:sz="0" w:space="0" w:color="auto"/>
                        <w:left w:val="none" w:sz="0" w:space="0" w:color="auto"/>
                        <w:bottom w:val="none" w:sz="0" w:space="0" w:color="auto"/>
                        <w:right w:val="none" w:sz="0" w:space="0" w:color="auto"/>
                      </w:divBdr>
                      <w:divsChild>
                        <w:div w:id="103141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415139">
      <w:marLeft w:val="0"/>
      <w:marRight w:val="0"/>
      <w:marTop w:val="0"/>
      <w:marBottom w:val="0"/>
      <w:divBdr>
        <w:top w:val="none" w:sz="0" w:space="0" w:color="auto"/>
        <w:left w:val="none" w:sz="0" w:space="0" w:color="auto"/>
        <w:bottom w:val="none" w:sz="0" w:space="0" w:color="auto"/>
        <w:right w:val="none" w:sz="0" w:space="0" w:color="auto"/>
      </w:divBdr>
      <w:divsChild>
        <w:div w:id="1031415141">
          <w:marLeft w:val="0"/>
          <w:marRight w:val="0"/>
          <w:marTop w:val="0"/>
          <w:marBottom w:val="0"/>
          <w:divBdr>
            <w:top w:val="none" w:sz="0" w:space="0" w:color="auto"/>
            <w:left w:val="none" w:sz="0" w:space="0" w:color="auto"/>
            <w:bottom w:val="none" w:sz="0" w:space="0" w:color="auto"/>
            <w:right w:val="none" w:sz="0" w:space="0" w:color="auto"/>
          </w:divBdr>
        </w:div>
        <w:div w:id="1031415150">
          <w:marLeft w:val="0"/>
          <w:marRight w:val="0"/>
          <w:marTop w:val="0"/>
          <w:marBottom w:val="0"/>
          <w:divBdr>
            <w:top w:val="none" w:sz="0" w:space="0" w:color="auto"/>
            <w:left w:val="none" w:sz="0" w:space="0" w:color="auto"/>
            <w:bottom w:val="none" w:sz="0" w:space="0" w:color="auto"/>
            <w:right w:val="none" w:sz="0" w:space="0" w:color="auto"/>
          </w:divBdr>
          <w:divsChild>
            <w:div w:id="1031415126">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3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31415144">
      <w:marLeft w:val="0"/>
      <w:marRight w:val="0"/>
      <w:marTop w:val="0"/>
      <w:marBottom w:val="0"/>
      <w:divBdr>
        <w:top w:val="none" w:sz="0" w:space="0" w:color="auto"/>
        <w:left w:val="none" w:sz="0" w:space="0" w:color="auto"/>
        <w:bottom w:val="none" w:sz="0" w:space="0" w:color="auto"/>
        <w:right w:val="none" w:sz="0" w:space="0" w:color="auto"/>
      </w:divBdr>
      <w:divsChild>
        <w:div w:id="1031415131">
          <w:marLeft w:val="0"/>
          <w:marRight w:val="0"/>
          <w:marTop w:val="0"/>
          <w:marBottom w:val="0"/>
          <w:divBdr>
            <w:top w:val="none" w:sz="0" w:space="0" w:color="auto"/>
            <w:left w:val="none" w:sz="0" w:space="0" w:color="auto"/>
            <w:bottom w:val="none" w:sz="0" w:space="0" w:color="auto"/>
            <w:right w:val="none" w:sz="0" w:space="0" w:color="auto"/>
          </w:divBdr>
          <w:divsChild>
            <w:div w:id="103141515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7">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4">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51">
          <w:marLeft w:val="0"/>
          <w:marRight w:val="0"/>
          <w:marTop w:val="0"/>
          <w:marBottom w:val="0"/>
          <w:divBdr>
            <w:top w:val="none" w:sz="0" w:space="0" w:color="auto"/>
            <w:left w:val="none" w:sz="0" w:space="0" w:color="auto"/>
            <w:bottom w:val="none" w:sz="0" w:space="0" w:color="auto"/>
            <w:right w:val="none" w:sz="0" w:space="0" w:color="auto"/>
          </w:divBdr>
        </w:div>
      </w:divsChild>
    </w:div>
    <w:div w:id="1031415145">
      <w:marLeft w:val="0"/>
      <w:marRight w:val="0"/>
      <w:marTop w:val="0"/>
      <w:marBottom w:val="0"/>
      <w:divBdr>
        <w:top w:val="none" w:sz="0" w:space="0" w:color="auto"/>
        <w:left w:val="none" w:sz="0" w:space="0" w:color="auto"/>
        <w:bottom w:val="none" w:sz="0" w:space="0" w:color="auto"/>
        <w:right w:val="none" w:sz="0" w:space="0" w:color="auto"/>
      </w:divBdr>
      <w:divsChild>
        <w:div w:id="1031415127">
          <w:marLeft w:val="0"/>
          <w:marRight w:val="0"/>
          <w:marTop w:val="0"/>
          <w:marBottom w:val="75"/>
          <w:divBdr>
            <w:top w:val="none" w:sz="0" w:space="0" w:color="auto"/>
            <w:left w:val="none" w:sz="0" w:space="0" w:color="auto"/>
            <w:bottom w:val="none" w:sz="0" w:space="0" w:color="auto"/>
            <w:right w:val="none" w:sz="0" w:space="0" w:color="auto"/>
          </w:divBdr>
        </w:div>
        <w:div w:id="1031415152">
          <w:marLeft w:val="0"/>
          <w:marRight w:val="0"/>
          <w:marTop w:val="0"/>
          <w:marBottom w:val="75"/>
          <w:divBdr>
            <w:top w:val="none" w:sz="0" w:space="0" w:color="auto"/>
            <w:left w:val="none" w:sz="0" w:space="0" w:color="auto"/>
            <w:bottom w:val="none" w:sz="0" w:space="0" w:color="auto"/>
            <w:right w:val="none" w:sz="0" w:space="0" w:color="auto"/>
          </w:divBdr>
        </w:div>
      </w:divsChild>
    </w:div>
    <w:div w:id="1031415149">
      <w:marLeft w:val="0"/>
      <w:marRight w:val="0"/>
      <w:marTop w:val="0"/>
      <w:marBottom w:val="0"/>
      <w:divBdr>
        <w:top w:val="none" w:sz="0" w:space="0" w:color="auto"/>
        <w:left w:val="none" w:sz="0" w:space="0" w:color="auto"/>
        <w:bottom w:val="none" w:sz="0" w:space="0" w:color="auto"/>
        <w:right w:val="none" w:sz="0" w:space="0" w:color="auto"/>
      </w:divBdr>
    </w:div>
    <w:div w:id="1031415154">
      <w:marLeft w:val="0"/>
      <w:marRight w:val="0"/>
      <w:marTop w:val="0"/>
      <w:marBottom w:val="0"/>
      <w:divBdr>
        <w:top w:val="none" w:sz="0" w:space="0" w:color="auto"/>
        <w:left w:val="none" w:sz="0" w:space="0" w:color="auto"/>
        <w:bottom w:val="none" w:sz="0" w:space="0" w:color="auto"/>
        <w:right w:val="none" w:sz="0" w:space="0" w:color="auto"/>
      </w:divBdr>
      <w:divsChild>
        <w:div w:id="1031415133">
          <w:marLeft w:val="0"/>
          <w:marRight w:val="0"/>
          <w:marTop w:val="0"/>
          <w:marBottom w:val="0"/>
          <w:divBdr>
            <w:top w:val="none" w:sz="0" w:space="0" w:color="auto"/>
            <w:left w:val="none" w:sz="0" w:space="0" w:color="auto"/>
            <w:bottom w:val="none" w:sz="0" w:space="0" w:color="auto"/>
            <w:right w:val="none" w:sz="0" w:space="0" w:color="auto"/>
          </w:divBdr>
          <w:divsChild>
            <w:div w:id="103141513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3">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85">
          <w:marLeft w:val="0"/>
          <w:marRight w:val="0"/>
          <w:marTop w:val="0"/>
          <w:marBottom w:val="0"/>
          <w:divBdr>
            <w:top w:val="none" w:sz="0" w:space="0" w:color="auto"/>
            <w:left w:val="none" w:sz="0" w:space="0" w:color="auto"/>
            <w:bottom w:val="none" w:sz="0" w:space="0" w:color="auto"/>
            <w:right w:val="none" w:sz="0" w:space="0" w:color="auto"/>
          </w:divBdr>
        </w:div>
      </w:divsChild>
    </w:div>
    <w:div w:id="1031415156">
      <w:marLeft w:val="0"/>
      <w:marRight w:val="0"/>
      <w:marTop w:val="0"/>
      <w:marBottom w:val="0"/>
      <w:divBdr>
        <w:top w:val="none" w:sz="0" w:space="0" w:color="auto"/>
        <w:left w:val="none" w:sz="0" w:space="0" w:color="auto"/>
        <w:bottom w:val="none" w:sz="0" w:space="0" w:color="auto"/>
        <w:right w:val="none" w:sz="0" w:space="0" w:color="auto"/>
      </w:divBdr>
    </w:div>
    <w:div w:id="1031415162">
      <w:marLeft w:val="0"/>
      <w:marRight w:val="0"/>
      <w:marTop w:val="0"/>
      <w:marBottom w:val="0"/>
      <w:divBdr>
        <w:top w:val="none" w:sz="0" w:space="0" w:color="auto"/>
        <w:left w:val="none" w:sz="0" w:space="0" w:color="auto"/>
        <w:bottom w:val="none" w:sz="0" w:space="0" w:color="auto"/>
        <w:right w:val="none" w:sz="0" w:space="0" w:color="auto"/>
      </w:divBdr>
      <w:divsChild>
        <w:div w:id="1031415159">
          <w:marLeft w:val="0"/>
          <w:marRight w:val="0"/>
          <w:marTop w:val="0"/>
          <w:marBottom w:val="0"/>
          <w:divBdr>
            <w:top w:val="none" w:sz="0" w:space="0" w:color="auto"/>
            <w:left w:val="none" w:sz="0" w:space="0" w:color="auto"/>
            <w:bottom w:val="none" w:sz="0" w:space="0" w:color="auto"/>
            <w:right w:val="none" w:sz="0" w:space="0" w:color="auto"/>
          </w:divBdr>
          <w:divsChild>
            <w:div w:id="1031415142">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8">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31415165">
          <w:marLeft w:val="0"/>
          <w:marRight w:val="0"/>
          <w:marTop w:val="0"/>
          <w:marBottom w:val="0"/>
          <w:divBdr>
            <w:top w:val="none" w:sz="0" w:space="0" w:color="auto"/>
            <w:left w:val="none" w:sz="0" w:space="0" w:color="auto"/>
            <w:bottom w:val="none" w:sz="0" w:space="0" w:color="auto"/>
            <w:right w:val="none" w:sz="0" w:space="0" w:color="auto"/>
          </w:divBdr>
        </w:div>
      </w:divsChild>
    </w:div>
    <w:div w:id="1031415169">
      <w:marLeft w:val="0"/>
      <w:marRight w:val="0"/>
      <w:marTop w:val="0"/>
      <w:marBottom w:val="0"/>
      <w:divBdr>
        <w:top w:val="none" w:sz="0" w:space="0" w:color="auto"/>
        <w:left w:val="none" w:sz="0" w:space="0" w:color="auto"/>
        <w:bottom w:val="none" w:sz="0" w:space="0" w:color="auto"/>
        <w:right w:val="none" w:sz="0" w:space="0" w:color="auto"/>
      </w:divBdr>
    </w:div>
    <w:div w:id="1031415176">
      <w:marLeft w:val="0"/>
      <w:marRight w:val="0"/>
      <w:marTop w:val="0"/>
      <w:marBottom w:val="0"/>
      <w:divBdr>
        <w:top w:val="none" w:sz="0" w:space="0" w:color="auto"/>
        <w:left w:val="none" w:sz="0" w:space="0" w:color="auto"/>
        <w:bottom w:val="none" w:sz="0" w:space="0" w:color="auto"/>
        <w:right w:val="none" w:sz="0" w:space="0" w:color="auto"/>
      </w:divBdr>
    </w:div>
    <w:div w:id="1031415179">
      <w:marLeft w:val="0"/>
      <w:marRight w:val="0"/>
      <w:marTop w:val="0"/>
      <w:marBottom w:val="0"/>
      <w:divBdr>
        <w:top w:val="none" w:sz="0" w:space="0" w:color="auto"/>
        <w:left w:val="none" w:sz="0" w:space="0" w:color="auto"/>
        <w:bottom w:val="none" w:sz="0" w:space="0" w:color="auto"/>
        <w:right w:val="none" w:sz="0" w:space="0" w:color="auto"/>
      </w:divBdr>
    </w:div>
    <w:div w:id="1031415180">
      <w:marLeft w:val="0"/>
      <w:marRight w:val="0"/>
      <w:marTop w:val="0"/>
      <w:marBottom w:val="0"/>
      <w:divBdr>
        <w:top w:val="none" w:sz="0" w:space="0" w:color="auto"/>
        <w:left w:val="none" w:sz="0" w:space="0" w:color="auto"/>
        <w:bottom w:val="none" w:sz="0" w:space="0" w:color="auto"/>
        <w:right w:val="none" w:sz="0" w:space="0" w:color="auto"/>
      </w:divBdr>
    </w:div>
    <w:div w:id="1031415186">
      <w:marLeft w:val="0"/>
      <w:marRight w:val="0"/>
      <w:marTop w:val="0"/>
      <w:marBottom w:val="0"/>
      <w:divBdr>
        <w:top w:val="none" w:sz="0" w:space="0" w:color="auto"/>
        <w:left w:val="none" w:sz="0" w:space="0" w:color="auto"/>
        <w:bottom w:val="none" w:sz="0" w:space="0" w:color="auto"/>
        <w:right w:val="none" w:sz="0" w:space="0" w:color="auto"/>
      </w:divBdr>
      <w:divsChild>
        <w:div w:id="1031415134">
          <w:marLeft w:val="0"/>
          <w:marRight w:val="0"/>
          <w:marTop w:val="0"/>
          <w:marBottom w:val="0"/>
          <w:divBdr>
            <w:top w:val="none" w:sz="0" w:space="0" w:color="auto"/>
            <w:left w:val="none" w:sz="0" w:space="0" w:color="auto"/>
            <w:bottom w:val="none" w:sz="0" w:space="0" w:color="auto"/>
            <w:right w:val="none" w:sz="0" w:space="0" w:color="auto"/>
          </w:divBdr>
        </w:div>
        <w:div w:id="1031415146">
          <w:marLeft w:val="0"/>
          <w:marRight w:val="0"/>
          <w:marTop w:val="0"/>
          <w:marBottom w:val="0"/>
          <w:divBdr>
            <w:top w:val="none" w:sz="0" w:space="0" w:color="auto"/>
            <w:left w:val="none" w:sz="0" w:space="0" w:color="auto"/>
            <w:bottom w:val="none" w:sz="0" w:space="0" w:color="auto"/>
            <w:right w:val="none" w:sz="0" w:space="0" w:color="auto"/>
          </w:divBdr>
          <w:divsChild>
            <w:div w:id="1031415135">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40">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61">
              <w:marLeft w:val="105"/>
              <w:marRight w:val="105"/>
              <w:marTop w:val="105"/>
              <w:marBottom w:val="105"/>
              <w:divBdr>
                <w:top w:val="single" w:sz="6" w:space="8" w:color="BBBBBB"/>
                <w:left w:val="single" w:sz="6" w:space="8" w:color="BBBBBB"/>
                <w:bottom w:val="single" w:sz="6" w:space="8" w:color="BBBBBB"/>
                <w:right w:val="single" w:sz="6" w:space="8" w:color="BBBBBB"/>
              </w:divBdr>
            </w:div>
            <w:div w:id="10314151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282</TotalTime>
  <Pages>36</Pages>
  <Words>10270</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70</cp:revision>
  <dcterms:created xsi:type="dcterms:W3CDTF">2021-04-16T13:59:00Z</dcterms:created>
  <dcterms:modified xsi:type="dcterms:W3CDTF">2021-12-28T10:30:00Z</dcterms:modified>
</cp:coreProperties>
</file>